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E32DA" w:rsidR="002A729E" w:rsidP="76F5F058" w:rsidRDefault="00997F14" w14:paraId="701E4157" w14:textId="1FEE6312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76F5F058" w:rsidR="002A729E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76F5F058" w:rsidR="002A729E">
        <w:rPr>
          <w:rFonts w:ascii="Corbel" w:hAnsi="Corbel"/>
          <w:i w:val="1"/>
          <w:iCs w:val="1"/>
          <w:sz w:val="24"/>
          <w:szCs w:val="24"/>
        </w:rPr>
        <w:t>UR nr</w:t>
      </w:r>
      <w:r w:rsidRPr="76F5F058" w:rsidR="002A729E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9E32DA" w:rsidR="0085747A" w:rsidP="009C54AE" w:rsidRDefault="0085747A" w14:paraId="53BD926D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E32DA">
        <w:rPr>
          <w:rFonts w:ascii="Corbel" w:hAnsi="Corbel"/>
          <w:b/>
          <w:smallCaps/>
          <w:sz w:val="24"/>
          <w:szCs w:val="24"/>
        </w:rPr>
        <w:t>SYLABUS</w:t>
      </w:r>
    </w:p>
    <w:p w:rsidRPr="009E32DA" w:rsidR="0085747A" w:rsidP="00EA4832" w:rsidRDefault="0071620A" w14:paraId="2AA7482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E32DA">
        <w:rPr>
          <w:rFonts w:ascii="Corbel" w:hAnsi="Corbel"/>
          <w:b/>
          <w:smallCaps/>
          <w:sz w:val="24"/>
          <w:szCs w:val="24"/>
        </w:rPr>
        <w:t>dotyczy cyklu kształcenia</w:t>
      </w:r>
      <w:r w:rsidRPr="009E32DA" w:rsidR="009E32DA">
        <w:rPr>
          <w:rFonts w:ascii="Corbel" w:hAnsi="Corbel"/>
          <w:b/>
          <w:smallCaps/>
          <w:sz w:val="24"/>
          <w:szCs w:val="24"/>
        </w:rPr>
        <w:t xml:space="preserve"> </w:t>
      </w:r>
      <w:r w:rsidRPr="009E32DA" w:rsidR="0073717E">
        <w:rPr>
          <w:rFonts w:ascii="Corbel" w:hAnsi="Corbel"/>
          <w:b/>
          <w:smallCaps/>
          <w:sz w:val="24"/>
          <w:szCs w:val="24"/>
        </w:rPr>
        <w:t>2023/2024</w:t>
      </w:r>
      <w:r w:rsidRPr="009E32DA" w:rsidR="00406C5A">
        <w:rPr>
          <w:rFonts w:ascii="Corbel" w:hAnsi="Corbel"/>
          <w:b/>
          <w:smallCaps/>
          <w:sz w:val="24"/>
          <w:szCs w:val="24"/>
        </w:rPr>
        <w:t>-202</w:t>
      </w:r>
      <w:r w:rsidRPr="009E32DA" w:rsidR="0073717E">
        <w:rPr>
          <w:rFonts w:ascii="Corbel" w:hAnsi="Corbel"/>
          <w:b/>
          <w:smallCaps/>
          <w:sz w:val="24"/>
          <w:szCs w:val="24"/>
        </w:rPr>
        <w:t>4</w:t>
      </w:r>
      <w:r w:rsidRPr="009E32DA" w:rsidR="00406C5A">
        <w:rPr>
          <w:rFonts w:ascii="Corbel" w:hAnsi="Corbel"/>
          <w:b/>
          <w:smallCaps/>
          <w:sz w:val="24"/>
          <w:szCs w:val="24"/>
        </w:rPr>
        <w:t>/202</w:t>
      </w:r>
      <w:r w:rsidRPr="009E32DA" w:rsidR="0073717E">
        <w:rPr>
          <w:rFonts w:ascii="Corbel" w:hAnsi="Corbel"/>
          <w:b/>
          <w:smallCaps/>
          <w:sz w:val="24"/>
          <w:szCs w:val="24"/>
        </w:rPr>
        <w:t>5</w:t>
      </w:r>
    </w:p>
    <w:p w:rsidRPr="009E32DA" w:rsidR="009E32DA" w:rsidP="00EA4832" w:rsidRDefault="00445970" w14:paraId="6E86B602" w14:textId="15204F2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 w:rsidRPr="76F5F058" w:rsidR="18168A1E">
        <w:rPr>
          <w:rFonts w:ascii="Corbel" w:hAnsi="Corbel"/>
          <w:sz w:val="24"/>
          <w:szCs w:val="24"/>
        </w:rPr>
        <w:t>(skrajne daty)</w:t>
      </w:r>
    </w:p>
    <w:p w:rsidR="76F5F058" w:rsidP="76F5F058" w:rsidRDefault="76F5F058" w14:paraId="4FB078FD" w14:textId="768BF5F4">
      <w:pPr>
        <w:pStyle w:val="Normalny"/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Pr="009E32DA" w:rsidR="00445970" w:rsidP="00EA4832" w:rsidRDefault="009E32DA" w14:paraId="41016862" w14:textId="58D6B0C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                                                                               </w:t>
      </w:r>
      <w:r w:rsidRPr="009E32DA" w:rsidR="00445970">
        <w:rPr>
          <w:rFonts w:ascii="Corbel" w:hAnsi="Corbel"/>
          <w:sz w:val="24"/>
          <w:szCs w:val="24"/>
        </w:rPr>
        <w:t xml:space="preserve">Rok akademicki </w:t>
      </w:r>
      <w:r w:rsidRPr="009E32DA" w:rsidR="00570E20">
        <w:rPr>
          <w:rFonts w:ascii="Corbel" w:hAnsi="Corbel"/>
          <w:sz w:val="24"/>
          <w:szCs w:val="24"/>
        </w:rPr>
        <w:t>202</w:t>
      </w:r>
      <w:r w:rsidR="00B64B95">
        <w:rPr>
          <w:rFonts w:ascii="Corbel" w:hAnsi="Corbel"/>
          <w:sz w:val="24"/>
          <w:szCs w:val="24"/>
        </w:rPr>
        <w:t>3</w:t>
      </w:r>
      <w:r w:rsidRPr="009E32DA" w:rsidR="00570E20">
        <w:rPr>
          <w:rFonts w:ascii="Corbel" w:hAnsi="Corbel"/>
          <w:sz w:val="24"/>
          <w:szCs w:val="24"/>
        </w:rPr>
        <w:t>/202</w:t>
      </w:r>
      <w:r w:rsidR="00B64B95">
        <w:rPr>
          <w:rFonts w:ascii="Corbel" w:hAnsi="Corbel"/>
          <w:sz w:val="24"/>
          <w:szCs w:val="24"/>
        </w:rPr>
        <w:t>4</w:t>
      </w:r>
    </w:p>
    <w:p w:rsidRPr="009E32DA" w:rsidR="0085747A" w:rsidP="009C54AE" w:rsidRDefault="0085747A" w14:paraId="6E0E429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E32DA" w:rsidR="0085747A" w:rsidP="009C54AE" w:rsidRDefault="0071620A" w14:paraId="341E075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E32DA">
        <w:rPr>
          <w:rFonts w:ascii="Corbel" w:hAnsi="Corbel"/>
          <w:szCs w:val="24"/>
        </w:rPr>
        <w:t xml:space="preserve">1. </w:t>
      </w:r>
      <w:r w:rsidRPr="009E32DA" w:rsidR="0085747A">
        <w:rPr>
          <w:rFonts w:ascii="Corbel" w:hAnsi="Corbel"/>
          <w:szCs w:val="24"/>
        </w:rPr>
        <w:t xml:space="preserve">Podstawowe </w:t>
      </w:r>
      <w:r w:rsidRPr="009E32DA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E32DA" w:rsidR="0085747A" w:rsidTr="76F5F058" w14:paraId="1B02B00B" w14:textId="77777777">
        <w:tc>
          <w:tcPr>
            <w:tcW w:w="2694" w:type="dxa"/>
            <w:tcMar/>
            <w:vAlign w:val="center"/>
          </w:tcPr>
          <w:p w:rsidRPr="009E32DA" w:rsidR="0085747A" w:rsidP="009C54AE" w:rsidRDefault="00C05F44" w14:paraId="7F0C053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432FEA62" w:rsidRDefault="0004015C" w14:paraId="0B3212A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E32DA">
              <w:rPr>
                <w:rFonts w:ascii="Corbel" w:hAnsi="Corbel"/>
                <w:bCs/>
                <w:sz w:val="24"/>
                <w:szCs w:val="24"/>
              </w:rPr>
              <w:t xml:space="preserve">Strategiczne zarządzanie rozwojem </w:t>
            </w:r>
          </w:p>
        </w:tc>
      </w:tr>
      <w:tr w:rsidRPr="009E32DA" w:rsidR="0085747A" w:rsidTr="76F5F058" w14:paraId="16379C4F" w14:textId="77777777">
        <w:tc>
          <w:tcPr>
            <w:tcW w:w="2694" w:type="dxa"/>
            <w:tcMar/>
            <w:vAlign w:val="center"/>
          </w:tcPr>
          <w:p w:rsidRPr="009E32DA" w:rsidR="0085747A" w:rsidP="009C54AE" w:rsidRDefault="00C05F44" w14:paraId="512856E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Kod przedmiotu</w:t>
            </w:r>
            <w:r w:rsidRPr="009E32DA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523B4C" w14:paraId="139A01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A2SO57</w:t>
            </w:r>
          </w:p>
        </w:tc>
      </w:tr>
      <w:tr w:rsidRPr="009E32DA" w:rsidR="0033321A" w:rsidTr="76F5F058" w14:paraId="5E5B9E6D" w14:textId="77777777">
        <w:tc>
          <w:tcPr>
            <w:tcW w:w="2694" w:type="dxa"/>
            <w:tcMar/>
            <w:vAlign w:val="center"/>
          </w:tcPr>
          <w:p w:rsidRPr="009E32DA" w:rsidR="0033321A" w:rsidP="0033321A" w:rsidRDefault="0033321A" w14:paraId="6E74474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E32DA" w:rsidR="0033321A" w:rsidP="432FEA62" w:rsidRDefault="0033321A" w14:paraId="7DDE9088" w14:textId="3DD55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Pr="009E32DA" w:rsidR="0033321A" w:rsidTr="76F5F058" w14:paraId="2643C9C8" w14:textId="77777777">
        <w:tc>
          <w:tcPr>
            <w:tcW w:w="2694" w:type="dxa"/>
            <w:tcMar/>
            <w:vAlign w:val="center"/>
          </w:tcPr>
          <w:p w:rsidRPr="009E32DA" w:rsidR="0033321A" w:rsidP="0033321A" w:rsidRDefault="0033321A" w14:paraId="7BD9A0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E32DA" w:rsidR="0033321A" w:rsidP="76F5F058" w:rsidRDefault="00B64B95" w14:paraId="66F02838" w14:textId="6EA4139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6F5F058" w:rsidR="00B64B9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Instytut nauk </w:t>
            </w:r>
            <w:r w:rsidRPr="76F5F058" w:rsidR="00B64B9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76F5F058" w:rsidR="00B64B9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76F5F058" w:rsidR="00B64B9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76F5F058" w:rsidR="0073717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Zakład Nauki </w:t>
            </w:r>
            <w:r w:rsidRPr="76F5F058" w:rsidR="0033321A">
              <w:rPr>
                <w:rFonts w:ascii="Corbel" w:hAnsi="Corbel"/>
                <w:b w:val="0"/>
                <w:bCs w:val="0"/>
                <w:sz w:val="24"/>
                <w:szCs w:val="24"/>
              </w:rPr>
              <w:t>Administracji</w:t>
            </w:r>
          </w:p>
        </w:tc>
      </w:tr>
      <w:tr w:rsidRPr="009E32DA" w:rsidR="0085747A" w:rsidTr="76F5F058" w14:paraId="3360DC41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11A0C4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CE2D7F" w14:paraId="5FA0B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E32DA" w:rsidR="0085747A" w:rsidTr="76F5F058" w14:paraId="77C69A3F" w14:textId="77777777">
        <w:tc>
          <w:tcPr>
            <w:tcW w:w="2694" w:type="dxa"/>
            <w:tcMar/>
            <w:vAlign w:val="center"/>
          </w:tcPr>
          <w:p w:rsidRPr="009E32DA" w:rsidR="0085747A" w:rsidP="009C54AE" w:rsidRDefault="00DE4A14" w14:paraId="25EE65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F877AB" w14:paraId="45C37E0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E32DA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9E32DA" w:rsidR="0085747A" w:rsidTr="76F5F058" w14:paraId="725D5871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19185C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B64B95" w14:paraId="56A42647" w14:textId="004046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9E32DA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9E32DA" w:rsidR="0085747A" w:rsidTr="76F5F058" w14:paraId="1798B850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0216E1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9C0FFC" w14:paraId="42D244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9E32DA"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E32DA" w:rsidR="0085747A" w:rsidTr="76F5F058" w14:paraId="037B3949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58E398F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Rok i semestr</w:t>
            </w:r>
            <w:r w:rsidRPr="009E32DA" w:rsidR="0030395F">
              <w:rPr>
                <w:rFonts w:ascii="Corbel" w:hAnsi="Corbel"/>
                <w:sz w:val="24"/>
                <w:szCs w:val="24"/>
              </w:rPr>
              <w:t>/y</w:t>
            </w:r>
            <w:r w:rsidRPr="009E32D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76F5F058" w:rsidRDefault="00B64B95" w14:paraId="2E6F6B7C" w14:textId="6A286A4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6F5F058" w:rsidR="00B64B9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76F5F058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I</w:t>
            </w:r>
            <w:r w:rsidRPr="76F5F058" w:rsidR="00523B4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 </w:t>
            </w:r>
            <w:r w:rsidRPr="76F5F058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/ </w:t>
            </w:r>
            <w:r w:rsidRPr="76F5F058" w:rsidR="009E32DA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76F5F058" w:rsidR="009E32D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6F5F058" w:rsidR="00B64B95">
              <w:rPr>
                <w:rFonts w:ascii="Corbel" w:hAnsi="Corbel"/>
                <w:b w:val="0"/>
                <w:bCs w:val="0"/>
                <w:sz w:val="24"/>
                <w:szCs w:val="24"/>
              </w:rPr>
              <w:t>3</w:t>
            </w:r>
          </w:p>
        </w:tc>
      </w:tr>
      <w:tr w:rsidRPr="009E32DA" w:rsidR="0085747A" w:rsidTr="76F5F058" w14:paraId="078DF147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295152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432FEA62" w:rsidRDefault="05711193" w14:paraId="2FDE8B2C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E32DA" w:rsidR="00923D7D" w:rsidTr="76F5F058" w14:paraId="55CAA903" w14:textId="77777777">
        <w:tc>
          <w:tcPr>
            <w:tcW w:w="2694" w:type="dxa"/>
            <w:tcMar/>
            <w:vAlign w:val="center"/>
          </w:tcPr>
          <w:p w:rsidRPr="009E32DA" w:rsidR="00923D7D" w:rsidP="009C54AE" w:rsidRDefault="00923D7D" w14:paraId="6B6DDF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E32DA" w:rsidR="00923D7D" w:rsidP="009C54AE" w:rsidRDefault="009C0FFC" w14:paraId="7125E4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9E32DA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E32DA" w:rsidR="0085747A" w:rsidTr="76F5F058" w14:paraId="520937DF" w14:textId="77777777">
        <w:tc>
          <w:tcPr>
            <w:tcW w:w="2694" w:type="dxa"/>
            <w:tcMar/>
            <w:vAlign w:val="center"/>
          </w:tcPr>
          <w:p w:rsidRPr="009E32DA" w:rsidR="0085747A" w:rsidP="009C54AE" w:rsidRDefault="0085747A" w14:paraId="5AC2BC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E32DA" w:rsidR="0085747A" w:rsidP="009C54AE" w:rsidRDefault="005C7657" w14:paraId="7BB7B78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E32DA" w:rsidR="002644CA" w:rsidTr="76F5F058" w14:paraId="20A36B82" w14:textId="77777777">
        <w:tc>
          <w:tcPr>
            <w:tcW w:w="2694" w:type="dxa"/>
            <w:tcMar/>
            <w:vAlign w:val="center"/>
          </w:tcPr>
          <w:p w:rsidRPr="009E32DA" w:rsidR="002644CA" w:rsidP="002644CA" w:rsidRDefault="002644CA" w14:paraId="46B140E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E32DA" w:rsidR="002644CA" w:rsidP="002644CA" w:rsidRDefault="002644CA" w14:paraId="19139E0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E32DA" w:rsidR="0085747A" w:rsidP="009C54AE" w:rsidRDefault="0085747A" w14:paraId="38602DB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* </w:t>
      </w:r>
      <w:r w:rsidRPr="009E32DA">
        <w:rPr>
          <w:rFonts w:ascii="Corbel" w:hAnsi="Corbel"/>
          <w:i/>
          <w:sz w:val="24"/>
          <w:szCs w:val="24"/>
        </w:rPr>
        <w:t>-</w:t>
      </w:r>
      <w:r w:rsidRPr="009E32DA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9E32DA" w:rsidR="00B90885">
        <w:rPr>
          <w:rFonts w:ascii="Corbel" w:hAnsi="Corbel"/>
          <w:b w:val="0"/>
          <w:sz w:val="24"/>
          <w:szCs w:val="24"/>
        </w:rPr>
        <w:t>e,</w:t>
      </w:r>
      <w:r w:rsidRPr="009E32DA" w:rsidR="00335484">
        <w:rPr>
          <w:rFonts w:ascii="Corbel" w:hAnsi="Corbel"/>
          <w:b w:val="0"/>
          <w:sz w:val="24"/>
          <w:szCs w:val="24"/>
        </w:rPr>
        <w:t xml:space="preserve"> </w:t>
      </w:r>
      <w:r w:rsidRPr="009E32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9E32DA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E32DA" w:rsidR="00923D7D" w:rsidP="009C54AE" w:rsidRDefault="00923D7D" w14:paraId="5CC5ECD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E32DA" w:rsidR="0085747A" w:rsidP="009C54AE" w:rsidRDefault="0085747A" w14:paraId="301BD28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>1.</w:t>
      </w:r>
      <w:r w:rsidRPr="009E32DA" w:rsidR="00E22FBC">
        <w:rPr>
          <w:rFonts w:ascii="Corbel" w:hAnsi="Corbel"/>
          <w:sz w:val="24"/>
          <w:szCs w:val="24"/>
        </w:rPr>
        <w:t>1</w:t>
      </w:r>
      <w:r w:rsidRPr="009E32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E32DA" w:rsidR="00923D7D" w:rsidP="009C54AE" w:rsidRDefault="00923D7D" w14:paraId="3667E6B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45"/>
        <w:gridCol w:w="825"/>
        <w:gridCol w:w="840"/>
        <w:gridCol w:w="626"/>
        <w:gridCol w:w="948"/>
        <w:gridCol w:w="1189"/>
        <w:gridCol w:w="1505"/>
      </w:tblGrid>
      <w:tr w:rsidRPr="009E32DA" w:rsidR="00015B8F" w:rsidTr="432FEA62" w14:paraId="064C11CC" w14:textId="77777777"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32DA" w:rsidR="00015B8F" w:rsidP="009C54AE" w:rsidRDefault="00015B8F" w14:paraId="4B0A25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Semestr</w:t>
            </w:r>
          </w:p>
          <w:p w:rsidRPr="009E32DA" w:rsidR="00015B8F" w:rsidP="009C54AE" w:rsidRDefault="002B5EA0" w14:paraId="5F426DB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(</w:t>
            </w:r>
            <w:r w:rsidRPr="009E32DA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127720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7F3147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208A8E4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7E81F4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5A95FB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46CC20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20120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6FC7903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32DA" w:rsidR="00015B8F" w:rsidP="009C54AE" w:rsidRDefault="00015B8F" w14:paraId="55F3D5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E32DA">
              <w:rPr>
                <w:rFonts w:ascii="Corbel" w:hAnsi="Corbel"/>
                <w:b/>
                <w:szCs w:val="24"/>
              </w:rPr>
              <w:t>Liczba pkt</w:t>
            </w:r>
            <w:r w:rsidRPr="009E32DA" w:rsidR="00B90885">
              <w:rPr>
                <w:rFonts w:ascii="Corbel" w:hAnsi="Corbel"/>
                <w:b/>
                <w:szCs w:val="24"/>
              </w:rPr>
              <w:t>.</w:t>
            </w:r>
            <w:r w:rsidRPr="009E32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E32DA" w:rsidR="00015B8F" w:rsidTr="432FEA62" w14:paraId="1E1F41CE" w14:textId="77777777">
        <w:trPr>
          <w:trHeight w:val="453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32DA" w:rsidR="00015B8F" w:rsidP="009C54AE" w:rsidRDefault="002644CA" w14:paraId="2F53728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3B448C" w14:paraId="2F5CD64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1B2BB8" w14:paraId="1795D8C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6AA958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7DAE5D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2550EEF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2CEC58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021810A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015B8F" w14:paraId="7043E8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32DA" w:rsidR="00015B8F" w:rsidP="009C54AE" w:rsidRDefault="003B448C" w14:paraId="7848DBA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E32DA" w:rsidR="00923D7D" w:rsidP="009C54AE" w:rsidRDefault="00923D7D" w14:paraId="302C2ED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E32DA" w:rsidR="0085747A" w:rsidP="00F83B28" w:rsidRDefault="0085747A" w14:paraId="2A0EA28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>1.</w:t>
      </w:r>
      <w:r w:rsidRPr="009E32DA" w:rsidR="00E22FBC">
        <w:rPr>
          <w:rFonts w:ascii="Corbel" w:hAnsi="Corbel"/>
          <w:smallCaps w:val="0"/>
          <w:szCs w:val="24"/>
        </w:rPr>
        <w:t>2</w:t>
      </w:r>
      <w:r w:rsidRPr="009E32DA" w:rsidR="00F83B28">
        <w:rPr>
          <w:rFonts w:ascii="Corbel" w:hAnsi="Corbel"/>
          <w:smallCaps w:val="0"/>
          <w:szCs w:val="24"/>
        </w:rPr>
        <w:t>.</w:t>
      </w:r>
      <w:r w:rsidRPr="009E32DA" w:rsidR="00F83B28">
        <w:rPr>
          <w:rFonts w:ascii="Corbel" w:hAnsi="Corbel"/>
          <w:smallCaps w:val="0"/>
          <w:szCs w:val="24"/>
        </w:rPr>
        <w:tab/>
      </w:r>
      <w:r w:rsidRPr="009E32DA">
        <w:rPr>
          <w:rFonts w:ascii="Corbel" w:hAnsi="Corbel"/>
          <w:smallCaps w:val="0"/>
          <w:szCs w:val="24"/>
        </w:rPr>
        <w:t xml:space="preserve">Sposób realizacji zajęć  </w:t>
      </w:r>
    </w:p>
    <w:p w:rsidRPr="009E32DA" w:rsidR="0085747A" w:rsidP="76F5F058" w:rsidRDefault="00335484" w14:paraId="0E7D4758" w14:textId="1E67AC58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76F5F058" w:rsidR="00299156">
        <w:rPr>
          <w:rFonts w:ascii="Corbel" w:hAnsi="Corbel" w:eastAsia="MS Gothic" w:cs="MS Gothic"/>
          <w:b w:val="0"/>
          <w:bCs w:val="0"/>
        </w:rPr>
        <w:t xml:space="preserve"> </w:t>
      </w:r>
      <w:r w:rsidRPr="76F5F058" w:rsidR="00335484">
        <w:rPr>
          <w:rFonts w:ascii="Corbel" w:hAnsi="Corbel" w:eastAsia="MS Gothic" w:cs="MS Gothic"/>
          <w:b w:val="0"/>
          <w:bCs w:val="0"/>
        </w:rPr>
        <w:t>x</w:t>
      </w:r>
      <w:r w:rsidRPr="76F5F058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w:rsidRPr="009E32DA" w:rsidR="0085747A" w:rsidP="00F83B28" w:rsidRDefault="0085747A" w14:paraId="7726C6F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MS Gothic" w:eastAsia="MS Gothic" w:cs="MS Gothic"/>
          <w:b w:val="0"/>
          <w:szCs w:val="24"/>
        </w:rPr>
        <w:t>☐</w:t>
      </w:r>
      <w:r w:rsidRPr="009E32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E32DA" w:rsidR="0085747A" w:rsidP="009C54AE" w:rsidRDefault="0085747A" w14:paraId="25AB12C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E32DA" w:rsidR="00E22FBC" w:rsidP="432FEA62" w:rsidRDefault="00E22FBC" w14:paraId="2EFCF0B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76F5F05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6F5F058" w:rsidR="00E22FBC">
        <w:rPr>
          <w:rFonts w:ascii="Corbel" w:hAnsi="Corbel"/>
          <w:caps w:val="0"/>
          <w:smallCaps w:val="0"/>
        </w:rPr>
        <w:t>For</w:t>
      </w:r>
      <w:r w:rsidRPr="76F5F058" w:rsidR="00445970">
        <w:rPr>
          <w:rFonts w:ascii="Corbel" w:hAnsi="Corbel"/>
          <w:caps w:val="0"/>
          <w:smallCaps w:val="0"/>
        </w:rPr>
        <w:t xml:space="preserve">ma zaliczenia przedmiotu </w:t>
      </w:r>
      <w:r w:rsidRPr="76F5F058" w:rsidR="00E22FBC">
        <w:rPr>
          <w:rFonts w:ascii="Corbel" w:hAnsi="Corbel"/>
          <w:caps w:val="0"/>
          <w:smallCaps w:val="0"/>
        </w:rPr>
        <w:t xml:space="preserve">(z toku) </w:t>
      </w:r>
      <w:r w:rsidRPr="76F5F058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76F5F058" w:rsidP="76F5F058" w:rsidRDefault="76F5F058" w14:paraId="7CAF2696" w14:textId="35F74EE5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9E32DA" w:rsidR="009C54AE" w:rsidP="009C54AE" w:rsidRDefault="00071105" w14:paraId="38AB060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 xml:space="preserve">Wykład: </w:t>
      </w:r>
      <w:r w:rsidRPr="009E32DA" w:rsidR="004335C5">
        <w:rPr>
          <w:rFonts w:ascii="Corbel" w:hAnsi="Corbel"/>
          <w:b w:val="0"/>
          <w:smallCaps w:val="0"/>
          <w:szCs w:val="24"/>
        </w:rPr>
        <w:t>Egzamin</w:t>
      </w:r>
    </w:p>
    <w:p w:rsidRPr="009E32DA" w:rsidR="00071105" w:rsidP="009C54AE" w:rsidRDefault="001B2BB8" w14:paraId="14121B5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>ćwiczenia: zaliczenie z oceną</w:t>
      </w:r>
    </w:p>
    <w:p w:rsidRPr="009E32DA" w:rsidR="00E960BB" w:rsidP="009C54AE" w:rsidRDefault="00E960BB" w14:paraId="15AEF32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E32DA" w:rsidR="00E960BB" w:rsidP="432FEA62" w:rsidRDefault="0085747A" w14:paraId="73B2FB4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E32DA">
        <w:rPr>
          <w:rFonts w:ascii="Corbel" w:hAnsi="Corbel"/>
          <w:szCs w:val="24"/>
        </w:rPr>
        <w:t xml:space="preserve">2.Wymagania wstępne </w:t>
      </w:r>
    </w:p>
    <w:p w:rsidRPr="009E32DA" w:rsidR="432FEA62" w:rsidP="432FEA62" w:rsidRDefault="432FEA62" w14:paraId="345DCF85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E32DA" w:rsidR="0085747A" w:rsidTr="009D1B1B" w14:paraId="22CD0EB9" w14:textId="77777777">
        <w:tc>
          <w:tcPr>
            <w:tcW w:w="9520" w:type="dxa"/>
          </w:tcPr>
          <w:p w:rsidRPr="009E32DA" w:rsidR="0085747A" w:rsidP="009C54AE" w:rsidRDefault="006F2AF8" w14:paraId="0DEEF2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9E32DA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9E32DA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Pr="009E32DA" w:rsidR="00AE46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9E32DA" w:rsidR="00153C41" w:rsidP="009C54AE" w:rsidRDefault="00153C41" w14:paraId="2FBAA4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6F5F058" w:rsidRDefault="76F5F058" w14:paraId="2D9B7C29" w14:textId="4658640D">
      <w:r>
        <w:br w:type="page"/>
      </w:r>
    </w:p>
    <w:p w:rsidRPr="009E32DA" w:rsidR="0085747A" w:rsidP="432FEA62" w:rsidRDefault="0071620A" w14:paraId="2641CB0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E32DA">
        <w:rPr>
          <w:rFonts w:ascii="Corbel" w:hAnsi="Corbel"/>
          <w:szCs w:val="24"/>
        </w:rPr>
        <w:t>3.</w:t>
      </w:r>
      <w:r w:rsidRPr="009E32DA" w:rsidR="00A84C85">
        <w:rPr>
          <w:rFonts w:ascii="Corbel" w:hAnsi="Corbel"/>
          <w:szCs w:val="24"/>
        </w:rPr>
        <w:t>cele, efekty uczenia się</w:t>
      </w:r>
      <w:r w:rsidRPr="009E32DA" w:rsidR="0085747A">
        <w:rPr>
          <w:rFonts w:ascii="Corbel" w:hAnsi="Corbel"/>
          <w:szCs w:val="24"/>
        </w:rPr>
        <w:t>, treści Programowe i stosowane metody Dydaktyczne</w:t>
      </w:r>
    </w:p>
    <w:p w:rsidRPr="009E32DA" w:rsidR="0085747A" w:rsidP="009C54AE" w:rsidRDefault="0085747A" w14:paraId="45177E1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E32DA" w:rsidR="0085747A" w:rsidP="009C54AE" w:rsidRDefault="0071620A" w14:paraId="314C7C44" w14:textId="77777777">
      <w:pPr>
        <w:pStyle w:val="Podpunkty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3.1 </w:t>
      </w:r>
      <w:r w:rsidRPr="009E32DA" w:rsidR="00C05F44">
        <w:rPr>
          <w:rFonts w:ascii="Corbel" w:hAnsi="Corbel"/>
          <w:sz w:val="24"/>
          <w:szCs w:val="24"/>
        </w:rPr>
        <w:t>Cele przedmiotu</w:t>
      </w:r>
    </w:p>
    <w:p w:rsidRPr="009E32DA" w:rsidR="00F83B28" w:rsidP="009C54AE" w:rsidRDefault="00F83B28" w14:paraId="5E47FC9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E32DA" w:rsidR="0033321A" w:rsidTr="0033321A" w14:paraId="229EDE29" w14:textId="77777777">
        <w:tc>
          <w:tcPr>
            <w:tcW w:w="845" w:type="dxa"/>
            <w:vAlign w:val="center"/>
          </w:tcPr>
          <w:p w:rsidRPr="009E32DA" w:rsidR="0033321A" w:rsidP="00EA477A" w:rsidRDefault="0033321A" w14:paraId="0AB310E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9E32DA" w:rsidR="0033321A" w:rsidP="00EA477A" w:rsidRDefault="0033321A" w14:paraId="129CC0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podstawową terminologią </w:t>
            </w:r>
            <w:r w:rsidRPr="009E32D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9E32DA">
              <w:rPr>
                <w:rFonts w:ascii="Corbel" w:hAnsi="Corbel"/>
                <w:b w:val="0"/>
                <w:sz w:val="24"/>
                <w:szCs w:val="24"/>
              </w:rPr>
              <w:t>i instrumentami niezbędnymi w zarządzaniu rozwojem administracji publicznej</w:t>
            </w:r>
          </w:p>
        </w:tc>
      </w:tr>
      <w:tr w:rsidRPr="009E32DA" w:rsidR="0033321A" w:rsidTr="0033321A" w14:paraId="13597661" w14:textId="77777777">
        <w:tc>
          <w:tcPr>
            <w:tcW w:w="845" w:type="dxa"/>
            <w:vAlign w:val="center"/>
          </w:tcPr>
          <w:p w:rsidRPr="009E32DA" w:rsidR="0033321A" w:rsidP="00EA477A" w:rsidRDefault="0033321A" w14:paraId="43BD8D8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9E32DA" w:rsidR="0033321A" w:rsidP="00EA477A" w:rsidRDefault="0033321A" w14:paraId="59EA7A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2DA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studenta umiejętności i poznanie technik tworzenia strategii rozwoju oraz jej wdrożenia w administracji publicznej. </w:t>
            </w:r>
          </w:p>
        </w:tc>
      </w:tr>
    </w:tbl>
    <w:p w:rsidRPr="009E32DA" w:rsidR="0085747A" w:rsidP="009C54AE" w:rsidRDefault="0085747A" w14:paraId="6A1F346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E32DA" w:rsidR="001D7B54" w:rsidP="009C54AE" w:rsidRDefault="009F4610" w14:paraId="4A2AA3CB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b/>
          <w:sz w:val="24"/>
          <w:szCs w:val="24"/>
        </w:rPr>
        <w:t xml:space="preserve">3.2 </w:t>
      </w:r>
      <w:r w:rsidRPr="009E32DA" w:rsidR="001D7B54">
        <w:rPr>
          <w:rFonts w:ascii="Corbel" w:hAnsi="Corbel"/>
          <w:b/>
          <w:sz w:val="24"/>
          <w:szCs w:val="24"/>
        </w:rPr>
        <w:t xml:space="preserve">Efekty </w:t>
      </w:r>
      <w:r w:rsidRPr="009E32DA" w:rsidR="00C05F44">
        <w:rPr>
          <w:rFonts w:ascii="Corbel" w:hAnsi="Corbel"/>
          <w:b/>
          <w:sz w:val="24"/>
          <w:szCs w:val="24"/>
        </w:rPr>
        <w:t xml:space="preserve">uczenia się </w:t>
      </w:r>
      <w:r w:rsidRPr="009E32DA" w:rsidR="001D7B54">
        <w:rPr>
          <w:rFonts w:ascii="Corbel" w:hAnsi="Corbel"/>
          <w:b/>
          <w:sz w:val="24"/>
          <w:szCs w:val="24"/>
        </w:rPr>
        <w:t>dla przedmiotu</w:t>
      </w:r>
    </w:p>
    <w:p w:rsidRPr="009E32DA" w:rsidR="001D7B54" w:rsidP="009C54AE" w:rsidRDefault="001D7B54" w14:paraId="60DA820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E32DA" w:rsidR="0085747A" w:rsidTr="432FEA62" w14:paraId="6C71C918" w14:textId="77777777">
        <w:tc>
          <w:tcPr>
            <w:tcW w:w="1679" w:type="dxa"/>
            <w:vAlign w:val="center"/>
          </w:tcPr>
          <w:p w:rsidRPr="009E32DA" w:rsidR="0085747A" w:rsidP="009C54AE" w:rsidRDefault="0085747A" w14:paraId="39BC2EB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smallCaps w:val="0"/>
                <w:szCs w:val="24"/>
              </w:rPr>
              <w:t>EK</w:t>
            </w:r>
            <w:r w:rsidRPr="009E32DA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E32DA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E32DA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E32DA" w:rsidR="0085747A" w:rsidP="00C05F44" w:rsidRDefault="0085747A" w14:paraId="03594E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9E32DA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E32DA" w:rsidR="0085747A" w:rsidP="00C05F44" w:rsidRDefault="0085747A" w14:paraId="142BB9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E32DA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E32DA" w:rsidR="00F26BE3" w:rsidTr="432FEA62" w14:paraId="20B1E471" w14:textId="77777777">
        <w:tc>
          <w:tcPr>
            <w:tcW w:w="1679" w:type="dxa"/>
          </w:tcPr>
          <w:p w:rsidRPr="009E32DA" w:rsidR="00F26BE3" w:rsidP="009C54AE" w:rsidRDefault="00F26BE3" w14:paraId="643C88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397DB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Pr="009E32DA" w:rsidR="00F26BE3" w:rsidP="009C54AE" w:rsidRDefault="00F26BE3" w14:paraId="013BDE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Pr="009E32DA" w:rsidR="00F26BE3" w:rsidP="00C372E3" w:rsidRDefault="00C372E3" w14:paraId="70C9DEF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9E32DA" w:rsidR="1CF3B378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E32DA" w:rsidR="1CF3B378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:rsidRPr="009E32DA" w:rsidR="00F26BE3" w:rsidP="009C54AE" w:rsidRDefault="00F26BE3" w14:paraId="0B7B9F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9E32DA" w:rsidR="00617CE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Pr="009E32DA" w:rsidR="00F26BE3" w:rsidTr="432FEA62" w14:paraId="1CF12C00" w14:textId="77777777">
        <w:tc>
          <w:tcPr>
            <w:tcW w:w="1679" w:type="dxa"/>
          </w:tcPr>
          <w:p w:rsidRPr="009E32DA" w:rsidR="00F26BE3" w:rsidP="00F26BE3" w:rsidRDefault="00F26BE3" w14:paraId="63958B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397D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:rsidRPr="009E32DA" w:rsidR="00F26BE3" w:rsidP="432FEA62" w:rsidRDefault="00C372E3" w14:paraId="7B0767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z</w:t>
            </w:r>
            <w:r w:rsidRPr="009E32DA" w:rsidR="767D877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:rsidRPr="009E32DA" w:rsidR="00F26BE3" w:rsidP="00F26BE3" w:rsidRDefault="00F26BE3" w14:paraId="660D07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E32DA" w:rsidR="00F26BE3" w:rsidTr="432FEA62" w14:paraId="29203148" w14:textId="77777777">
        <w:trPr>
          <w:trHeight w:val="1499"/>
        </w:trPr>
        <w:tc>
          <w:tcPr>
            <w:tcW w:w="1679" w:type="dxa"/>
          </w:tcPr>
          <w:p w:rsidRPr="009E32DA" w:rsidR="00F26BE3" w:rsidP="00F26BE3" w:rsidRDefault="00F26BE3" w14:paraId="6B31BE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397D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Pr="009E32DA" w:rsidR="00F26BE3" w:rsidP="432FEA62" w:rsidRDefault="00C372E3" w14:paraId="6E61B34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9E32DA" w:rsidR="767D8776">
              <w:rPr>
                <w:rFonts w:ascii="Corbel" w:hAnsi="Corbel"/>
                <w:b w:val="0"/>
                <w:smallCaps w:val="0"/>
                <w:szCs w:val="24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9E32DA" w:rsidR="00F26BE3" w:rsidP="00F26BE3" w:rsidRDefault="00F26BE3" w14:paraId="3526B5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E32DA" w:rsidR="00F26BE3" w:rsidTr="432FEA62" w14:paraId="6960BE62" w14:textId="77777777">
        <w:tc>
          <w:tcPr>
            <w:tcW w:w="1679" w:type="dxa"/>
          </w:tcPr>
          <w:p w:rsidRPr="009E32DA" w:rsidR="00F26BE3" w:rsidP="00F26BE3" w:rsidRDefault="00DB6B5B" w14:paraId="530F5B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617CE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Pr="009E32DA" w:rsidR="00F26BE3" w:rsidP="432FEA62" w:rsidRDefault="00C372E3" w14:paraId="0F35BD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9E32DA" w:rsidR="2703EEB1">
              <w:rPr>
                <w:rFonts w:ascii="Corbel" w:hAnsi="Corbel"/>
                <w:b w:val="0"/>
                <w:smallCaps w:val="0"/>
                <w:szCs w:val="24"/>
              </w:rPr>
              <w:t>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:rsidRPr="009E32DA" w:rsidR="00F26BE3" w:rsidP="00F26BE3" w:rsidRDefault="00F26BE3" w14:paraId="1BB0D1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E32DA" w:rsidR="00F26BE3" w:rsidTr="432FEA62" w14:paraId="1E00468C" w14:textId="77777777">
        <w:tc>
          <w:tcPr>
            <w:tcW w:w="1679" w:type="dxa"/>
          </w:tcPr>
          <w:p w:rsidRPr="009E32DA" w:rsidR="00F26BE3" w:rsidP="00F26BE3" w:rsidRDefault="00F26BE3" w14:paraId="3F74B4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617C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Pr="009E32DA" w:rsidR="00F26BE3" w:rsidP="00C372E3" w:rsidRDefault="00C372E3" w14:paraId="7B4FD2ED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9E32DA" w:rsidR="6C73FE33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E32DA" w:rsidR="6C73FE33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:rsidRPr="009E32DA" w:rsidR="00F26BE3" w:rsidP="00F26BE3" w:rsidRDefault="00F26BE3" w14:paraId="405BD4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Pr="009E32DA" w:rsidR="00ED108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9E32DA" w:rsidR="00F26BE3" w:rsidTr="432FEA62" w14:paraId="4B32E9E3" w14:textId="77777777">
        <w:tc>
          <w:tcPr>
            <w:tcW w:w="1679" w:type="dxa"/>
          </w:tcPr>
          <w:p w:rsidRPr="009E32DA" w:rsidR="00F26BE3" w:rsidP="00F26BE3" w:rsidRDefault="00F26BE3" w14:paraId="0B9F1C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E32DA" w:rsidR="00617CE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:rsidRPr="009E32DA" w:rsidR="00F26BE3" w:rsidP="432FEA62" w:rsidRDefault="00C372E3" w14:paraId="7217808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9E32DA" w:rsidR="2703EEB1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:rsidRPr="009E32DA" w:rsidR="00F26BE3" w:rsidP="00F26BE3" w:rsidRDefault="00F26BE3" w14:paraId="0AAA88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Pr="009E32DA" w:rsidR="0085747A" w:rsidP="009C54AE" w:rsidRDefault="0085747A" w14:paraId="7B43910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E32DA" w:rsidR="0085747A" w:rsidP="009C54AE" w:rsidRDefault="00675843" w14:paraId="6A1F215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E32DA">
        <w:rPr>
          <w:rFonts w:ascii="Corbel" w:hAnsi="Corbel"/>
          <w:b/>
          <w:sz w:val="24"/>
          <w:szCs w:val="24"/>
        </w:rPr>
        <w:t>3.3</w:t>
      </w:r>
      <w:r w:rsidRPr="009E32DA" w:rsidR="0085747A">
        <w:rPr>
          <w:rFonts w:ascii="Corbel" w:hAnsi="Corbel"/>
          <w:b/>
          <w:sz w:val="24"/>
          <w:szCs w:val="24"/>
        </w:rPr>
        <w:t>T</w:t>
      </w:r>
      <w:r w:rsidRPr="009E32DA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E32DA" w:rsidR="0085747A" w:rsidP="009C54AE" w:rsidRDefault="0085747A" w14:paraId="474EED2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Problematyka wykładu </w:t>
      </w:r>
    </w:p>
    <w:p w:rsidRPr="009E32DA" w:rsidR="00675843" w:rsidP="009C54AE" w:rsidRDefault="00675843" w14:paraId="39EDF11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E32DA" w:rsidR="00A53ADF" w:rsidTr="76F5F058" w14:paraId="60B3F04C" w14:textId="77777777">
        <w:tc>
          <w:tcPr>
            <w:tcW w:w="9520" w:type="dxa"/>
            <w:tcMar/>
          </w:tcPr>
          <w:p w:rsidRPr="009E32DA" w:rsidR="00A53ADF" w:rsidP="00B720EA" w:rsidRDefault="00A53ADF" w14:paraId="784741C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E32DA" w:rsidR="00A53ADF" w:rsidTr="76F5F058" w14:paraId="619FA461" w14:textId="77777777">
        <w:tc>
          <w:tcPr>
            <w:tcW w:w="9520" w:type="dxa"/>
            <w:tcMar/>
          </w:tcPr>
          <w:p w:rsidRPr="009E32DA" w:rsidR="00A53ADF" w:rsidP="00B720EA" w:rsidRDefault="00A53ADF" w14:paraId="72166EA5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Pr="009E32DA" w:rsidR="00A53ADF" w:rsidTr="76F5F058" w14:paraId="64B2F9D4" w14:textId="77777777">
        <w:tc>
          <w:tcPr>
            <w:tcW w:w="9520" w:type="dxa"/>
            <w:tcMar/>
          </w:tcPr>
          <w:p w:rsidRPr="009E32DA" w:rsidR="00A53ADF" w:rsidP="00B720EA" w:rsidRDefault="00A53ADF" w14:paraId="44720191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Pr="009E32DA" w:rsidR="00A53ADF" w:rsidTr="76F5F058" w14:paraId="18A68B61" w14:textId="77777777">
        <w:tc>
          <w:tcPr>
            <w:tcW w:w="9520" w:type="dxa"/>
            <w:tcMar/>
          </w:tcPr>
          <w:p w:rsidRPr="009E32DA" w:rsidR="00A53ADF" w:rsidP="00B720EA" w:rsidRDefault="00A53ADF" w14:paraId="4127384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Pr="009E32DA" w:rsidR="00A53ADF" w:rsidTr="76F5F058" w14:paraId="07D4F96D" w14:textId="77777777">
        <w:tc>
          <w:tcPr>
            <w:tcW w:w="9520" w:type="dxa"/>
            <w:tcMar/>
          </w:tcPr>
          <w:p w:rsidRPr="009E32DA" w:rsidR="00A53ADF" w:rsidP="00B720EA" w:rsidRDefault="00A53ADF" w14:paraId="483DD9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Pr="009E32DA" w:rsidR="00A53ADF" w:rsidTr="76F5F058" w14:paraId="6D1B2F47" w14:textId="77777777">
        <w:tc>
          <w:tcPr>
            <w:tcW w:w="9520" w:type="dxa"/>
            <w:tcMar/>
          </w:tcPr>
          <w:p w:rsidR="76F5F058" w:rsidP="76F5F058" w:rsidRDefault="76F5F058" w14:paraId="30C8FBFF" w14:textId="6C9807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9E32DA" w:rsidR="00A53ADF" w:rsidP="00B720EA" w:rsidRDefault="514911BD" w14:paraId="10717ED3" w14:textId="144D6C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 w:rsidR="742FD9A1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E32DA" w:rsidR="742FD9A1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E32DA" w:rsidR="742FD9A1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Pr="009E32DA" w:rsidR="742FD9A1">
              <w:rPr>
                <w:rFonts w:ascii="Corbel" w:hAnsi="Corbel"/>
                <w:sz w:val="24"/>
                <w:szCs w:val="24"/>
              </w:rPr>
              <w:t>);</w:t>
            </w:r>
            <w:r w:rsidRPr="009E32DA" w:rsidR="717268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2DA" w:rsidR="742FD9A1">
              <w:rPr>
                <w:rFonts w:ascii="Corbel" w:hAnsi="Corbel"/>
                <w:sz w:val="24"/>
                <w:szCs w:val="24"/>
              </w:rPr>
              <w:t>ponadregionalne</w:t>
            </w:r>
            <w:r w:rsidRPr="009E32DA" w:rsidR="742FD9A1">
              <w:rPr>
                <w:rFonts w:ascii="Corbel" w:hAnsi="Corbel"/>
                <w:sz w:val="24"/>
                <w:szCs w:val="24"/>
              </w:rPr>
              <w:t xml:space="preserve">  (</w:t>
            </w:r>
            <w:r w:rsidRPr="009E32DA" w:rsidR="742FD9A1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Pr="009E32DA" w:rsidR="00A53ADF" w:rsidTr="76F5F058" w14:paraId="4187AC13" w14:textId="77777777">
        <w:tc>
          <w:tcPr>
            <w:tcW w:w="9520" w:type="dxa"/>
            <w:tcMar/>
          </w:tcPr>
          <w:p w:rsidRPr="009E32DA" w:rsidR="00A53ADF" w:rsidP="00B720EA" w:rsidRDefault="00A53ADF" w14:paraId="46F1B3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Pr="009E32DA" w:rsidR="00A53ADF" w:rsidTr="76F5F058" w14:paraId="3532A78D" w14:textId="77777777">
        <w:tc>
          <w:tcPr>
            <w:tcW w:w="9520" w:type="dxa"/>
            <w:tcMar/>
          </w:tcPr>
          <w:p w:rsidRPr="009E32DA" w:rsidR="00A53ADF" w:rsidP="00B720EA" w:rsidRDefault="00A53ADF" w14:paraId="0CE12A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:rsidRPr="009E32DA" w:rsidR="0085747A" w:rsidP="009C54AE" w:rsidRDefault="0085747A" w14:paraId="735299D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E32DA" w:rsidR="0085747A" w:rsidP="009C54AE" w:rsidRDefault="0085747A" w14:paraId="42E4FA91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E32DA" w:rsidR="009F4610">
        <w:rPr>
          <w:rFonts w:ascii="Corbel" w:hAnsi="Corbel"/>
          <w:sz w:val="24"/>
          <w:szCs w:val="24"/>
        </w:rPr>
        <w:t xml:space="preserve">, </w:t>
      </w:r>
      <w:r w:rsidRPr="009E32D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E32DA" w:rsidR="001B2BB8" w:rsidTr="76F5F058" w14:paraId="2E22C8BC" w14:textId="77777777">
        <w:tc>
          <w:tcPr>
            <w:tcW w:w="9520" w:type="dxa"/>
            <w:tcMar/>
          </w:tcPr>
          <w:p w:rsidRPr="009E32DA" w:rsidR="001B2BB8" w:rsidP="00B720EA" w:rsidRDefault="001B2BB8" w14:paraId="656D535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E32DA" w:rsidR="001B2BB8" w:rsidTr="76F5F058" w14:paraId="2BE32846" w14:textId="77777777">
        <w:tc>
          <w:tcPr>
            <w:tcW w:w="9520" w:type="dxa"/>
            <w:tcMar/>
          </w:tcPr>
          <w:p w:rsidRPr="009E32DA" w:rsidR="001B2BB8" w:rsidP="00B720EA" w:rsidRDefault="001B2BB8" w14:paraId="077B9A82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Pr="009E32DA" w:rsidR="001B2BB8" w:rsidTr="76F5F058" w14:paraId="6661E528" w14:textId="77777777">
        <w:tc>
          <w:tcPr>
            <w:tcW w:w="9520" w:type="dxa"/>
            <w:tcMar/>
          </w:tcPr>
          <w:p w:rsidRPr="009E32DA" w:rsidR="001B2BB8" w:rsidP="00B720EA" w:rsidRDefault="001B2BB8" w14:paraId="448CBE00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Pr="009E32DA" w:rsidR="001B2BB8" w:rsidTr="76F5F058" w14:paraId="44DF65EB" w14:textId="77777777">
        <w:tc>
          <w:tcPr>
            <w:tcW w:w="9520" w:type="dxa"/>
            <w:tcMar/>
          </w:tcPr>
          <w:p w:rsidRPr="009E32DA" w:rsidR="001B2BB8" w:rsidP="00B720EA" w:rsidRDefault="001B2BB8" w14:paraId="54A1239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Pr="009E32DA" w:rsidR="001B2BB8" w:rsidTr="76F5F058" w14:paraId="7C47496C" w14:textId="77777777">
        <w:trPr>
          <w:trHeight w:val="450"/>
        </w:trPr>
        <w:tc>
          <w:tcPr>
            <w:tcW w:w="9520" w:type="dxa"/>
            <w:tcMar/>
          </w:tcPr>
          <w:p w:rsidRPr="009E32DA" w:rsidR="001B2BB8" w:rsidP="00B720EA" w:rsidRDefault="001B2BB8" w14:paraId="4955D13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Pr="009E32DA" w:rsidR="001B2BB8" w:rsidTr="76F5F058" w14:paraId="72B4DF48" w14:textId="77777777">
        <w:tc>
          <w:tcPr>
            <w:tcW w:w="9520" w:type="dxa"/>
            <w:tcMar/>
          </w:tcPr>
          <w:p w:rsidR="76F5F058" w:rsidP="76F5F058" w:rsidRDefault="76F5F058" w14:paraId="2FAA3E98" w14:textId="429D49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9E32DA" w:rsidR="001B2BB8" w:rsidP="00B720EA" w:rsidRDefault="001B2BB8" w14:paraId="55D8A167" w14:textId="78DE38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 w:rsidR="001B2BB8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E32DA" w:rsidR="001B2BB8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E32DA" w:rsidR="001B2BB8">
              <w:rPr>
                <w:rFonts w:ascii="Corbel" w:hAnsi="Corbel"/>
                <w:sz w:val="24"/>
                <w:szCs w:val="24"/>
              </w:rPr>
              <w:t>(w tym Krajowej Strategii Rozwoju Regionalnego</w:t>
            </w:r>
            <w:r w:rsidRPr="009E32DA" w:rsidR="001B2BB8">
              <w:rPr>
                <w:rFonts w:ascii="Corbel" w:hAnsi="Corbel"/>
                <w:sz w:val="24"/>
                <w:szCs w:val="24"/>
              </w:rPr>
              <w:t>);</w:t>
            </w:r>
            <w:r w:rsidRPr="009E32DA" w:rsidR="03B33C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2DA" w:rsidR="001B2BB8">
              <w:rPr>
                <w:rFonts w:ascii="Corbel" w:hAnsi="Corbel"/>
                <w:sz w:val="24"/>
                <w:szCs w:val="24"/>
              </w:rPr>
              <w:t>ponadregionalne</w:t>
            </w:r>
            <w:r w:rsidRPr="009E32DA" w:rsidR="001B2BB8">
              <w:rPr>
                <w:rFonts w:ascii="Corbel" w:hAnsi="Corbel"/>
                <w:sz w:val="24"/>
                <w:szCs w:val="24"/>
              </w:rPr>
              <w:t xml:space="preserve">  (</w:t>
            </w:r>
            <w:r w:rsidRPr="009E32DA" w:rsidR="001B2BB8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Pr="009E32DA" w:rsidR="001B2BB8" w:rsidTr="76F5F058" w14:paraId="713F182C" w14:textId="77777777">
        <w:tc>
          <w:tcPr>
            <w:tcW w:w="9520" w:type="dxa"/>
            <w:tcMar/>
          </w:tcPr>
          <w:p w:rsidRPr="009E32DA" w:rsidR="001B2BB8" w:rsidP="00B720EA" w:rsidRDefault="001B2BB8" w14:paraId="1FE6B8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Pr="009E32DA" w:rsidR="001B2BB8" w:rsidTr="76F5F058" w14:paraId="40C7B5FA" w14:textId="77777777">
        <w:tc>
          <w:tcPr>
            <w:tcW w:w="9520" w:type="dxa"/>
            <w:tcMar/>
          </w:tcPr>
          <w:p w:rsidRPr="009E32DA" w:rsidR="001B2BB8" w:rsidP="00B720EA" w:rsidRDefault="001B2BB8" w14:paraId="1C8F4E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:rsidRPr="009E32DA" w:rsidR="0085747A" w:rsidP="009C54AE" w:rsidRDefault="0085747A" w14:paraId="489D029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E32DA" w:rsidR="0085747A" w:rsidP="009C54AE" w:rsidRDefault="009F4610" w14:paraId="4A798C1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>3.4 Metody dydaktyczne</w:t>
      </w:r>
    </w:p>
    <w:p w:rsidRPr="009E32DA" w:rsidR="0085747A" w:rsidP="009C54AE" w:rsidRDefault="0085747A" w14:paraId="33FF0B8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372E3" w:rsidR="004C6787" w:rsidP="004C6787" w:rsidRDefault="004C6787" w14:paraId="5A6AA325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C372E3">
        <w:rPr>
          <w:rFonts w:ascii="Corbel" w:hAnsi="Corbel"/>
          <w:b w:val="0"/>
          <w:smallCaps w:val="0"/>
          <w:szCs w:val="24"/>
        </w:rPr>
        <w:t>wykłady: wykład z prezentacją multimedialną, dyskusja, analiza przypadków,</w:t>
      </w:r>
    </w:p>
    <w:p w:rsidRPr="00C372E3" w:rsidR="001B2BB8" w:rsidP="004C6787" w:rsidRDefault="009B18D8" w14:paraId="48019F81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C372E3">
        <w:rPr>
          <w:rFonts w:ascii="Corbel" w:hAnsi="Corbel"/>
          <w:b w:val="0"/>
          <w:smallCaps w:val="0"/>
          <w:szCs w:val="24"/>
        </w:rPr>
        <w:t>ćwiczenia: metoda projektów, praca w grupach, dyskusja, analiza przypadków</w:t>
      </w:r>
    </w:p>
    <w:p w:rsidRPr="009E32DA" w:rsidR="00E960BB" w:rsidP="009C54AE" w:rsidRDefault="00E960BB" w14:paraId="0150E24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E32DA" w:rsidR="001968C5" w:rsidP="009C54AE" w:rsidRDefault="001968C5" w14:paraId="170532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76F5F058" w:rsidRDefault="76F5F058" w14:paraId="0FB0A552" w14:textId="1BA412F2">
      <w:r>
        <w:br w:type="page"/>
      </w:r>
    </w:p>
    <w:p w:rsidRPr="009E32DA" w:rsidR="0085747A" w:rsidP="009C54AE" w:rsidRDefault="00C61DC5" w14:paraId="3D7701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4. </w:t>
      </w:r>
      <w:r w:rsidRPr="009E32DA" w:rsidR="0085747A">
        <w:rPr>
          <w:rFonts w:ascii="Corbel" w:hAnsi="Corbel"/>
          <w:smallCaps w:val="0"/>
          <w:szCs w:val="24"/>
        </w:rPr>
        <w:t>METODY I KRYTERIA OCENY</w:t>
      </w:r>
    </w:p>
    <w:p w:rsidRPr="009E32DA" w:rsidR="00923D7D" w:rsidP="009C54AE" w:rsidRDefault="00923D7D" w14:paraId="198A15D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E32DA" w:rsidR="0085747A" w:rsidP="009C54AE" w:rsidRDefault="0085747A" w14:paraId="6174FCB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4.1 Sposoby weryfikacji efektów </w:t>
      </w:r>
      <w:r w:rsidRPr="009E32DA" w:rsidR="00C05F44">
        <w:rPr>
          <w:rFonts w:ascii="Corbel" w:hAnsi="Corbel"/>
          <w:smallCaps w:val="0"/>
          <w:szCs w:val="24"/>
        </w:rPr>
        <w:t>uczenia się</w:t>
      </w:r>
    </w:p>
    <w:p w:rsidRPr="009E32DA" w:rsidR="0085747A" w:rsidP="009C54AE" w:rsidRDefault="0085747A" w14:paraId="601120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E32DA" w:rsidR="0085747A" w:rsidTr="76F5F058" w14:paraId="660BE2A9" w14:textId="77777777">
        <w:tc>
          <w:tcPr>
            <w:tcW w:w="1962" w:type="dxa"/>
            <w:tcMar/>
            <w:vAlign w:val="center"/>
          </w:tcPr>
          <w:p w:rsidRPr="009E32DA" w:rsidR="0085747A" w:rsidP="009C54AE" w:rsidRDefault="0071620A" w14:paraId="0C0D253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9E32DA" w:rsidR="0085747A" w:rsidP="007162D2" w:rsidRDefault="00F974DA" w14:paraId="6F5862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E32DA" w:rsidR="0085747A" w:rsidP="007162D2" w:rsidRDefault="009F4610" w14:paraId="2CB66E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E32DA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9E32DA" w:rsidR="00923D7D" w:rsidP="007162D2" w:rsidRDefault="0085747A" w14:paraId="6DC2C5E3" w14:textId="77206E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E32DA" w:rsidR="0085747A" w:rsidP="007162D2" w:rsidRDefault="0085747A" w14:paraId="642E7A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E32DA" w:rsidR="0085747A" w:rsidTr="76F5F058" w14:paraId="297E3672" w14:textId="77777777">
        <w:tc>
          <w:tcPr>
            <w:tcW w:w="1962" w:type="dxa"/>
            <w:tcMar/>
          </w:tcPr>
          <w:p w:rsidRPr="009E32DA" w:rsidR="0085747A" w:rsidP="009C54AE" w:rsidRDefault="0059702E" w14:paraId="71036D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</w:t>
            </w:r>
            <w:r w:rsidRPr="009E32DA" w:rsidR="008574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Mar/>
          </w:tcPr>
          <w:p w:rsidRPr="009E32DA" w:rsidR="0085747A" w:rsidP="007162D2" w:rsidRDefault="00D20863" w14:paraId="2B81F8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9E32DA" w:rsidR="0085747A" w:rsidP="007162D2" w:rsidRDefault="001714DE" w14:paraId="34367DA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E32DA" w:rsidR="0085747A" w:rsidTr="76F5F058" w14:paraId="4CA24452" w14:textId="77777777">
        <w:tc>
          <w:tcPr>
            <w:tcW w:w="1962" w:type="dxa"/>
            <w:tcMar/>
          </w:tcPr>
          <w:p w:rsidRPr="009E32DA" w:rsidR="0085747A" w:rsidP="009C54AE" w:rsidRDefault="0085747A" w14:paraId="69FB8CA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Pr="009E32DA" w:rsidR="0085747A" w:rsidP="007162D2" w:rsidRDefault="007A3025" w14:paraId="724FC9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tcMar/>
          </w:tcPr>
          <w:p w:rsidRPr="009E32DA" w:rsidR="0085747A" w:rsidP="007162D2" w:rsidRDefault="001714DE" w14:paraId="79EB22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E32DA" w:rsidR="001714DE" w:rsidTr="76F5F058" w14:paraId="671992EC" w14:textId="77777777">
        <w:tc>
          <w:tcPr>
            <w:tcW w:w="1962" w:type="dxa"/>
            <w:tcMar/>
          </w:tcPr>
          <w:p w:rsidRPr="009E32DA" w:rsidR="001714DE" w:rsidP="009C54AE" w:rsidRDefault="00386931" w14:paraId="0823EC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Mar/>
          </w:tcPr>
          <w:p w:rsidRPr="009E32DA" w:rsidR="001714DE" w:rsidP="007162D2" w:rsidRDefault="004D13B8" w14:paraId="653EA8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 xml:space="preserve">egzamin, </w:t>
            </w:r>
            <w:r w:rsidRPr="009E32DA" w:rsidR="00235362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  <w:tcMar/>
          </w:tcPr>
          <w:p w:rsidRPr="009E32DA" w:rsidR="001714DE" w:rsidP="007162D2" w:rsidRDefault="000116DA" w14:paraId="2FDA5C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Pr="009E32DA" w:rsidR="00DC0F9F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Pr="009E32DA" w:rsidR="001714DE" w:rsidTr="76F5F058" w14:paraId="5D3008ED" w14:textId="77777777">
        <w:tc>
          <w:tcPr>
            <w:tcW w:w="1962" w:type="dxa"/>
            <w:tcMar/>
          </w:tcPr>
          <w:p w:rsidRPr="009E32DA" w:rsidR="001714DE" w:rsidP="009C54AE" w:rsidRDefault="00386931" w14:paraId="5B265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Mar/>
          </w:tcPr>
          <w:p w:rsidRPr="009E32DA" w:rsidR="001714DE" w:rsidP="007162D2" w:rsidRDefault="004D1FB4" w14:paraId="69F884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  <w:tcMar/>
          </w:tcPr>
          <w:p w:rsidRPr="009E32DA" w:rsidR="001714DE" w:rsidP="007162D2" w:rsidRDefault="00E40119" w14:paraId="7E0692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Pr="009E32DA" w:rsidR="00DC0F9F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Pr="009E32DA" w:rsidR="00386931" w:rsidTr="76F5F058" w14:paraId="7ECC947E" w14:textId="77777777">
        <w:tc>
          <w:tcPr>
            <w:tcW w:w="1962" w:type="dxa"/>
            <w:tcMar/>
          </w:tcPr>
          <w:p w:rsidRPr="009E32DA" w:rsidR="00386931" w:rsidP="009C54AE" w:rsidRDefault="00386931" w14:paraId="16D35B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Mar/>
          </w:tcPr>
          <w:p w:rsidRPr="009E32DA" w:rsidR="00386931" w:rsidP="007162D2" w:rsidRDefault="00E40119" w14:paraId="4576341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obserwacja w trakcie zajęć</w:t>
            </w:r>
            <w:r w:rsidRPr="009E32DA" w:rsidR="004D1FB4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17" w:type="dxa"/>
            <w:tcMar/>
          </w:tcPr>
          <w:p w:rsidRPr="009E32DA" w:rsidR="00386931" w:rsidP="007162D2" w:rsidRDefault="00B148BA" w14:paraId="62B96E6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Pr="009E32DA" w:rsidR="00DC0F9F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Pr="009E32DA" w:rsidR="00E40119" w:rsidTr="76F5F058" w14:paraId="6001A187" w14:textId="77777777">
        <w:tc>
          <w:tcPr>
            <w:tcW w:w="1962" w:type="dxa"/>
            <w:tcMar/>
          </w:tcPr>
          <w:p w:rsidRPr="009E32DA" w:rsidR="00E40119" w:rsidP="00E40119" w:rsidRDefault="00E40119" w14:paraId="09699F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Mar/>
          </w:tcPr>
          <w:p w:rsidRPr="009E32DA" w:rsidR="00E40119" w:rsidP="76F5F058" w:rsidRDefault="1D1CD281" w14:paraId="341444F3" w14:textId="43C438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76F5F058" w:rsidR="0D97735E">
              <w:rPr>
                <w:rFonts w:ascii="Corbel" w:hAnsi="Corbel"/>
                <w:b w:val="0"/>
                <w:bCs w:val="0"/>
              </w:rPr>
              <w:t xml:space="preserve">obserwacja w trakcie </w:t>
            </w:r>
            <w:r w:rsidRPr="76F5F058" w:rsidR="0D97735E">
              <w:rPr>
                <w:rFonts w:ascii="Corbel" w:hAnsi="Corbel"/>
                <w:b w:val="0"/>
                <w:bCs w:val="0"/>
              </w:rPr>
              <w:t>zajęć,</w:t>
            </w:r>
            <w:r w:rsidRPr="76F5F058" w:rsidR="2FEBDA37">
              <w:rPr>
                <w:rFonts w:ascii="Corbel" w:hAnsi="Corbel"/>
                <w:b w:val="0"/>
                <w:bCs w:val="0"/>
              </w:rPr>
              <w:t xml:space="preserve"> </w:t>
            </w:r>
            <w:r w:rsidRPr="76F5F058" w:rsidR="1F67F092">
              <w:rPr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117" w:type="dxa"/>
            <w:tcMar/>
          </w:tcPr>
          <w:p w:rsidRPr="009E32DA" w:rsidR="00E40119" w:rsidP="007162D2" w:rsidRDefault="002D4F06" w14:paraId="08A5E9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 xml:space="preserve">w, </w:t>
            </w:r>
            <w:r w:rsidRPr="009E32DA" w:rsidR="00DC0F9F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Pr="009E32DA" w:rsidR="00923D7D" w:rsidP="009C54AE" w:rsidRDefault="00923D7D" w14:paraId="399EAD8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E32DA" w:rsidR="0085747A" w:rsidP="009C54AE" w:rsidRDefault="003E1941" w14:paraId="17740D0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4.2 </w:t>
      </w:r>
      <w:r w:rsidRPr="009E32DA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9E32DA" w:rsidR="00923D7D" w:rsidP="009C54AE" w:rsidRDefault="00923D7D" w14:paraId="5A2592F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E32DA" w:rsidR="0085747A" w:rsidTr="432FEA62" w14:paraId="791F330D" w14:textId="77777777">
        <w:tc>
          <w:tcPr>
            <w:tcW w:w="9670" w:type="dxa"/>
          </w:tcPr>
          <w:p w:rsidRPr="009E32DA" w:rsidR="0085747A" w:rsidP="15A9F0D3" w:rsidRDefault="5D92E2AA" w14:paraId="6E843FD5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E32DA" w:rsidR="0085747A" w:rsidP="15A9F0D3" w:rsidRDefault="5D92E2AA" w14:paraId="6291C55D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E32DA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E32DA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:rsidRPr="009E32DA" w:rsidR="0085747A" w:rsidP="15A9F0D3" w:rsidRDefault="216800B4" w14:paraId="0D4D6BB6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</w:p>
          <w:p w:rsidRPr="009E32DA" w:rsidR="0085747A" w:rsidP="15A9F0D3" w:rsidRDefault="5D92E2AA" w14:paraId="6E29E04F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:rsidRPr="009E32DA" w:rsidR="0085747A" w:rsidP="15A9F0D3" w:rsidRDefault="005A6A40" w14:paraId="578F239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Pr="009E32DA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E32DA" w:rsidR="0085747A" w:rsidP="15A9F0D3" w:rsidRDefault="005A6A40" w14:paraId="29546F0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Pr="009E32DA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E32DA" w:rsidR="0085747A" w:rsidP="15A9F0D3" w:rsidRDefault="005A6A40" w14:paraId="27345B54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4,0</w:t>
            </w:r>
            <w:r w:rsidRPr="009E32DA" w:rsidR="216800B4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70 – 80%, </w:t>
            </w:r>
          </w:p>
          <w:p w:rsidRPr="009E32DA" w:rsidR="0085747A" w:rsidP="15A9F0D3" w:rsidRDefault="005A6A40" w14:paraId="1EA05BB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Pr="009E32DA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E32DA" w:rsidR="0085747A" w:rsidP="15A9F0D3" w:rsidRDefault="005A6A40" w14:paraId="08EA554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Pr="009E32DA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E32DA" w:rsidR="0085747A" w:rsidP="15A9F0D3" w:rsidRDefault="005A6A40" w14:paraId="20D6D65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Pr="009E32DA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</w:p>
          <w:p w:rsidRPr="009E32DA" w:rsidR="0085747A" w:rsidP="15A9F0D3" w:rsidRDefault="0085747A" w14:paraId="6CEAAFDC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Pr="009E32DA" w:rsidR="0085747A" w:rsidP="15A9F0D3" w:rsidRDefault="5D92E2AA" w14:paraId="0269715A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Pr="009E32DA" w:rsidR="0085747A" w:rsidP="007162D2" w:rsidRDefault="007162D2" w14:paraId="718792FF" w14:textId="1AC34361">
            <w:pPr>
              <w:spacing w:after="0"/>
              <w:rPr>
                <w:rFonts w:ascii="Corbel" w:hAnsi="Corbel"/>
                <w:bCs/>
                <w:smallCaps/>
                <w:szCs w:val="24"/>
              </w:rPr>
            </w:pPr>
            <w:r w:rsidRPr="00FA48B3">
              <w:rPr>
                <w:rFonts w:ascii="Corbel" w:hAnsi="Corbel"/>
                <w:sz w:val="24"/>
                <w:szCs w:val="24"/>
              </w:rPr>
              <w:t xml:space="preserve">Warunkiem zaliczenia </w:t>
            </w:r>
            <w:r>
              <w:rPr>
                <w:rFonts w:ascii="Corbel" w:hAnsi="Corbel"/>
                <w:sz w:val="24"/>
                <w:szCs w:val="24"/>
              </w:rPr>
              <w:t xml:space="preserve">ćwiczeń </w:t>
            </w:r>
            <w:r w:rsidRPr="00FA48B3">
              <w:rPr>
                <w:rFonts w:ascii="Corbel" w:hAnsi="Corbel"/>
                <w:sz w:val="24"/>
                <w:szCs w:val="24"/>
              </w:rPr>
              <w:t>jest udział w przygotowaniu projektu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48B3">
              <w:rPr>
                <w:rFonts w:ascii="Corbel" w:hAnsi="Corbel"/>
                <w:sz w:val="24"/>
                <w:szCs w:val="24"/>
              </w:rPr>
              <w:t xml:space="preserve">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w:rsidRPr="009E32DA" w:rsidR="0085747A" w:rsidP="009C54AE" w:rsidRDefault="0085747A" w14:paraId="3CF661A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E32DA" w:rsidR="009F4610" w:rsidP="009C54AE" w:rsidRDefault="0085747A" w14:paraId="530CF4B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E32DA">
        <w:rPr>
          <w:rFonts w:ascii="Corbel" w:hAnsi="Corbel"/>
          <w:b/>
          <w:sz w:val="24"/>
          <w:szCs w:val="24"/>
        </w:rPr>
        <w:t xml:space="preserve">5. </w:t>
      </w:r>
      <w:r w:rsidRPr="009E32DA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E32DA" w:rsidR="0085747A" w:rsidP="009C54AE" w:rsidRDefault="0085747A" w14:paraId="33161C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E32DA" w:rsidR="0085747A" w:rsidTr="76F5F058" w14:paraId="405F0B19" w14:textId="77777777">
        <w:tc>
          <w:tcPr>
            <w:tcW w:w="4962" w:type="dxa"/>
            <w:tcMar/>
            <w:vAlign w:val="center"/>
          </w:tcPr>
          <w:p w:rsidRPr="009E32DA" w:rsidR="0085747A" w:rsidP="009C54AE" w:rsidRDefault="00C61DC5" w14:paraId="7246AD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E32DA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E32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E32DA" w:rsidR="0085747A" w:rsidP="009C54AE" w:rsidRDefault="00C61DC5" w14:paraId="1C77F0D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E32DA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E32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E32DA" w:rsidR="0085747A" w:rsidTr="76F5F058" w14:paraId="47CF40E7" w14:textId="77777777">
        <w:tc>
          <w:tcPr>
            <w:tcW w:w="4962" w:type="dxa"/>
            <w:tcMar/>
          </w:tcPr>
          <w:p w:rsidRPr="009E32DA" w:rsidR="0085747A" w:rsidP="009C54AE" w:rsidRDefault="00C61DC5" w14:paraId="19399141" w14:textId="57D58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F5F058" w:rsidR="00C61DC5">
              <w:rPr>
                <w:rFonts w:ascii="Corbel" w:hAnsi="Corbel"/>
                <w:sz w:val="24"/>
                <w:szCs w:val="24"/>
              </w:rPr>
              <w:t>G</w:t>
            </w:r>
            <w:r w:rsidRPr="76F5F058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6F5F058" w:rsidR="3D5E9EEA">
              <w:rPr>
                <w:rFonts w:ascii="Corbel" w:hAnsi="Corbel"/>
                <w:sz w:val="24"/>
                <w:szCs w:val="24"/>
              </w:rPr>
              <w:t>z </w:t>
            </w:r>
            <w:r w:rsidRPr="76F5F058" w:rsidR="6BB85CC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6F5F058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E32DA" w:rsidR="0085747A" w:rsidP="009C54AE" w:rsidRDefault="00033D2F" w14:paraId="508635E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E32DA" w:rsidR="00C61DC5" w:rsidTr="76F5F058" w14:paraId="214D904A" w14:textId="77777777">
        <w:tc>
          <w:tcPr>
            <w:tcW w:w="4962" w:type="dxa"/>
            <w:tcMar/>
          </w:tcPr>
          <w:p w:rsidRPr="009E32DA" w:rsidR="00C61DC5" w:rsidP="009C54AE" w:rsidRDefault="00C61DC5" w14:paraId="74F9B12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9E32DA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E32DA" w:rsidR="00C61DC5" w:rsidP="009C54AE" w:rsidRDefault="00C61DC5" w14:paraId="2A0E6A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E32DA" w:rsidR="00C61DC5" w:rsidP="009C54AE" w:rsidRDefault="00110896" w14:paraId="0619A7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</w:t>
            </w:r>
            <w:r w:rsidRPr="009E32DA" w:rsidR="00033D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E32DA" w:rsidR="00C61DC5" w:rsidTr="76F5F058" w14:paraId="388A32E7" w14:textId="77777777">
        <w:tc>
          <w:tcPr>
            <w:tcW w:w="4962" w:type="dxa"/>
            <w:tcMar/>
          </w:tcPr>
          <w:p w:rsidRPr="009E32DA" w:rsidR="0071620A" w:rsidP="009C54AE" w:rsidRDefault="00C61DC5" w14:paraId="37A52D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E32DA" w:rsidR="00C61DC5" w:rsidP="009C54AE" w:rsidRDefault="00C61DC5" w14:paraId="56CB2C3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E32DA" w:rsidR="00C61DC5" w:rsidP="009C54AE" w:rsidRDefault="0030760C" w14:paraId="4B6D3B5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6</w:t>
            </w:r>
            <w:r w:rsidRPr="009E32DA"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E32DA" w:rsidR="0085747A" w:rsidTr="76F5F058" w14:paraId="60C00276" w14:textId="77777777">
        <w:tc>
          <w:tcPr>
            <w:tcW w:w="4962" w:type="dxa"/>
            <w:tcMar/>
          </w:tcPr>
          <w:p w:rsidRPr="009E32DA" w:rsidR="0085747A" w:rsidP="009C54AE" w:rsidRDefault="0085747A" w14:paraId="28CF878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E32DA" w:rsidR="0085747A" w:rsidP="009C54AE" w:rsidRDefault="00110896" w14:paraId="3C8F4E6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</w:t>
            </w:r>
            <w:r w:rsidRPr="009E32DA" w:rsidR="00F7463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9E32DA" w:rsidR="0085747A" w:rsidTr="76F5F058" w14:paraId="586BB45A" w14:textId="77777777">
        <w:tc>
          <w:tcPr>
            <w:tcW w:w="4962" w:type="dxa"/>
            <w:tcMar/>
          </w:tcPr>
          <w:p w:rsidRPr="009E32DA" w:rsidR="0085747A" w:rsidP="009C54AE" w:rsidRDefault="0085747A" w14:paraId="412B4D6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E32DA" w:rsidR="0085747A" w:rsidP="009C54AE" w:rsidRDefault="004E36CC" w14:paraId="3545F8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E32DA" w:rsidR="0085747A" w:rsidP="009C54AE" w:rsidRDefault="00923D7D" w14:paraId="36F2BE2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E32D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E32D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E32DA" w:rsidR="003E1941" w:rsidP="009C54AE" w:rsidRDefault="003E1941" w14:paraId="1974E53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E32DA" w:rsidR="37A7B1ED" w:rsidP="76F5F058" w:rsidRDefault="37A7B1ED" w14:paraId="51541942" w14:textId="5700BC16">
      <w:pPr>
        <w:pStyle w:val="Punktygwne"/>
        <w:spacing w:before="0" w:after="0"/>
        <w:ind/>
        <w:rPr>
          <w:rFonts w:ascii="Corbel" w:hAnsi="Corbel"/>
          <w:caps w:val="0"/>
          <w:smallCaps w:val="0"/>
        </w:rPr>
      </w:pPr>
      <w:r w:rsidRPr="76F5F058" w:rsidR="0071620A">
        <w:rPr>
          <w:rFonts w:ascii="Corbel" w:hAnsi="Corbel"/>
          <w:caps w:val="0"/>
          <w:smallCaps w:val="0"/>
        </w:rPr>
        <w:t xml:space="preserve">6. </w:t>
      </w:r>
      <w:r w:rsidRPr="76F5F058" w:rsidR="0085747A">
        <w:rPr>
          <w:rFonts w:ascii="Corbel" w:hAnsi="Corbel"/>
          <w:caps w:val="0"/>
          <w:smallCaps w:val="0"/>
        </w:rPr>
        <w:t>PRAKTYKI ZAWO</w:t>
      </w:r>
      <w:r w:rsidRPr="76F5F058" w:rsidR="009D3F3B">
        <w:rPr>
          <w:rFonts w:ascii="Corbel" w:hAnsi="Corbel"/>
          <w:caps w:val="0"/>
          <w:smallCaps w:val="0"/>
        </w:rPr>
        <w:t>DOWE W RAMACH PRZEDMIOTU</w:t>
      </w:r>
      <w:r w:rsidRPr="76F5F058" w:rsidR="08A91732">
        <w:rPr>
          <w:rFonts w:ascii="Corbel" w:hAnsi="Corbel"/>
          <w:caps w:val="0"/>
          <w:smallCaps w:val="0"/>
        </w:rPr>
        <w:t xml:space="preserve"> - </w:t>
      </w:r>
      <w:r w:rsidRPr="76F5F058" w:rsidR="37A7B1ED">
        <w:rPr>
          <w:rFonts w:ascii="Corbel" w:hAnsi="Corbel"/>
          <w:caps w:val="0"/>
          <w:smallCaps w:val="0"/>
        </w:rPr>
        <w:t>Nie dotyczy</w:t>
      </w:r>
    </w:p>
    <w:p w:rsidRPr="009E32DA" w:rsidR="003E1941" w:rsidP="009C54AE" w:rsidRDefault="003E1941" w14:paraId="2259CD5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E32DA" w:rsidR="0085747A" w:rsidP="009C54AE" w:rsidRDefault="00675843" w14:paraId="6A27970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7. </w:t>
      </w:r>
      <w:r w:rsidRPr="009E32DA" w:rsidR="0085747A">
        <w:rPr>
          <w:rFonts w:ascii="Corbel" w:hAnsi="Corbel"/>
          <w:smallCaps w:val="0"/>
          <w:szCs w:val="24"/>
        </w:rPr>
        <w:t>LITERATURA</w:t>
      </w:r>
    </w:p>
    <w:p w:rsidRPr="009E32DA" w:rsidR="00675843" w:rsidP="009C54AE" w:rsidRDefault="00675843" w14:paraId="0BDA2DF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E32DA" w:rsidR="0085747A" w:rsidTr="76F5F058" w14:paraId="79942AB2" w14:textId="77777777">
        <w:trPr>
          <w:trHeight w:val="397"/>
        </w:trPr>
        <w:tc>
          <w:tcPr>
            <w:tcW w:w="7513" w:type="dxa"/>
            <w:tcMar/>
          </w:tcPr>
          <w:p w:rsidRPr="009E32DA" w:rsidR="0085747A" w:rsidP="432FEA62" w:rsidRDefault="0085747A" w14:paraId="4C21C2E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E32D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9E32DA" w:rsidR="008932FF" w:rsidP="008932FF" w:rsidRDefault="008932FF" w14:paraId="463E1864" w14:textId="45B3D11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9E32D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9E32DA" w:rsidR="001B2AC8" w:rsidP="001B2AC8" w:rsidRDefault="008932FF" w14:paraId="573A8852" w14:textId="1E695D76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Wlażlak, </w:t>
            </w:r>
            <w:r w:rsidRPr="009E32D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Rozwój regionalny jako zadanie administracji publicznej,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2010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0878A3" w:rsidR="001B2AC8" w:rsidP="000878A3" w:rsidRDefault="001B2AC8" w14:paraId="5D64A82A" w14:textId="567E630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J. Górniak, S. Mazur, </w:t>
            </w:r>
            <w:r w:rsidRPr="009E32DA">
              <w:rPr>
                <w:rFonts w:ascii="Corbel" w:hAnsi="Corbel"/>
                <w:b w:val="0"/>
                <w:i/>
                <w:smallCaps w:val="0"/>
                <w:szCs w:val="24"/>
              </w:rPr>
              <w:t>Zarządzanie strategiczne rozwojem</w:t>
            </w:r>
            <w:r w:rsidR="009126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>Ministerstwo Rozwoju Regionalnego</w:t>
            </w:r>
            <w:r w:rsidR="009126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 Warszawa 2012</w:t>
            </w:r>
            <w:r w:rsidR="000878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E32DA" w:rsidR="0085747A" w:rsidTr="76F5F058" w14:paraId="10841716" w14:textId="77777777">
        <w:trPr>
          <w:trHeight w:val="397"/>
        </w:trPr>
        <w:tc>
          <w:tcPr>
            <w:tcW w:w="7513" w:type="dxa"/>
            <w:tcMar/>
          </w:tcPr>
          <w:p w:rsidRPr="009E32DA" w:rsidR="00005637" w:rsidP="432FEA62" w:rsidRDefault="0085747A" w14:paraId="4436EDE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E32D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9E32DA" w:rsidR="00253541" w:rsidP="00005637" w:rsidRDefault="005635B1" w14:paraId="0A512E28" w14:textId="49A9883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9E32D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9E32DA" w:rsidR="00794BAB" w:rsidP="76F5F058" w:rsidRDefault="00C50F6B" w14:paraId="67645E57" w14:textId="1D4B8D44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6F5F058" w:rsidR="432160C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A. Barczewska-Dziobek, </w:t>
            </w:r>
            <w:r w:rsidRPr="76F5F058" w:rsidR="432160C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Zagadnienia proceduralne w zakresie planowania rozwoju regionalnego i ich realizacja na przykładzie województwa </w:t>
            </w:r>
            <w:r w:rsidRPr="76F5F058" w:rsidR="432160C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podkarpackiego,</w:t>
            </w:r>
            <w:r w:rsidRPr="76F5F058" w:rsidR="551D5B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76F5F058" w:rsidR="0CCC4E0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w:„Rozwój</w:t>
            </w:r>
            <w:r w:rsidRPr="76F5F058" w:rsidR="0CCC4E0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regionalny - instrumenty realizacji i rola samorządu województwa „, red. nauk. Mirosław Stec, Kazimierz </w:t>
            </w:r>
            <w:r w:rsidRPr="76F5F058" w:rsidR="0CCC4E0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Bandarzewski</w:t>
            </w:r>
            <w:r w:rsidRPr="76F5F058" w:rsidR="0CCC4E0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Wolters Kluwer, Warszawa </w:t>
            </w:r>
            <w:r w:rsidRPr="76F5F058" w:rsidR="32D69D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2015, </w:t>
            </w:r>
            <w:r w:rsidRPr="76F5F058" w:rsidR="72100EE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</w:t>
            </w:r>
            <w:r w:rsidRPr="76F5F058" w:rsidR="32D69D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 135-150.</w:t>
            </w:r>
          </w:p>
        </w:tc>
      </w:tr>
    </w:tbl>
    <w:p w:rsidRPr="009E32DA" w:rsidR="0085747A" w:rsidP="009C54AE" w:rsidRDefault="0085747A" w14:paraId="367654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E32DA" w:rsidR="0085747A" w:rsidP="009C54AE" w:rsidRDefault="0085747A" w14:paraId="7496697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E32DA" w:rsidR="0085747A" w:rsidP="00F83B28" w:rsidRDefault="0085747A" w14:paraId="49597FBB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E32DA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3EBE" w:rsidP="00C16ABF" w:rsidRDefault="00B13EBE" w14:paraId="40AABF88" w14:textId="77777777">
      <w:pPr>
        <w:spacing w:after="0" w:line="240" w:lineRule="auto"/>
      </w:pPr>
      <w:r>
        <w:separator/>
      </w:r>
    </w:p>
  </w:endnote>
  <w:endnote w:type="continuationSeparator" w:id="0">
    <w:p w:rsidR="00B13EBE" w:rsidP="00C16ABF" w:rsidRDefault="00B13EBE" w14:paraId="3B2E865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3EBE" w:rsidP="00C16ABF" w:rsidRDefault="00B13EBE" w14:paraId="4F244CCD" w14:textId="77777777">
      <w:pPr>
        <w:spacing w:after="0" w:line="240" w:lineRule="auto"/>
      </w:pPr>
      <w:r>
        <w:separator/>
      </w:r>
    </w:p>
  </w:footnote>
  <w:footnote w:type="continuationSeparator" w:id="0">
    <w:p w:rsidR="00B13EBE" w:rsidP="00C16ABF" w:rsidRDefault="00B13EBE" w14:paraId="15E3DCD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8B8D20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311628">
    <w:abstractNumId w:val="0"/>
  </w:num>
  <w:num w:numId="2" w16cid:durableId="1961910652">
    <w:abstractNumId w:val="2"/>
  </w:num>
  <w:num w:numId="3" w16cid:durableId="1560247266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27A0E"/>
    <w:rsid w:val="00032BA6"/>
    <w:rsid w:val="00033D2F"/>
    <w:rsid w:val="0003674D"/>
    <w:rsid w:val="0004015C"/>
    <w:rsid w:val="00042A51"/>
    <w:rsid w:val="00042D2E"/>
    <w:rsid w:val="00044538"/>
    <w:rsid w:val="00044C82"/>
    <w:rsid w:val="00070ED6"/>
    <w:rsid w:val="00071105"/>
    <w:rsid w:val="000742DC"/>
    <w:rsid w:val="00084C12"/>
    <w:rsid w:val="000878A3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4F4E"/>
    <w:rsid w:val="000F1C57"/>
    <w:rsid w:val="000F5615"/>
    <w:rsid w:val="00101A83"/>
    <w:rsid w:val="00102111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6585"/>
    <w:rsid w:val="00177FDB"/>
    <w:rsid w:val="00192F37"/>
    <w:rsid w:val="001968C5"/>
    <w:rsid w:val="001A1AE0"/>
    <w:rsid w:val="001A70D2"/>
    <w:rsid w:val="001B2AC8"/>
    <w:rsid w:val="001B2BB8"/>
    <w:rsid w:val="001D657B"/>
    <w:rsid w:val="001D7B54"/>
    <w:rsid w:val="001E0209"/>
    <w:rsid w:val="001F2CA2"/>
    <w:rsid w:val="002144C0"/>
    <w:rsid w:val="0022477D"/>
    <w:rsid w:val="002278A9"/>
    <w:rsid w:val="002336F9"/>
    <w:rsid w:val="00235362"/>
    <w:rsid w:val="0023751E"/>
    <w:rsid w:val="0024028F"/>
    <w:rsid w:val="00244ABC"/>
    <w:rsid w:val="00253541"/>
    <w:rsid w:val="0025575A"/>
    <w:rsid w:val="002644CA"/>
    <w:rsid w:val="00281FF2"/>
    <w:rsid w:val="002857DE"/>
    <w:rsid w:val="00291567"/>
    <w:rsid w:val="00299156"/>
    <w:rsid w:val="002A229C"/>
    <w:rsid w:val="002A22BF"/>
    <w:rsid w:val="002A2389"/>
    <w:rsid w:val="002A3DD5"/>
    <w:rsid w:val="002A671D"/>
    <w:rsid w:val="002A729E"/>
    <w:rsid w:val="002B4D55"/>
    <w:rsid w:val="002B5EA0"/>
    <w:rsid w:val="002B6119"/>
    <w:rsid w:val="002C1F06"/>
    <w:rsid w:val="002D2839"/>
    <w:rsid w:val="002D3375"/>
    <w:rsid w:val="002D4F06"/>
    <w:rsid w:val="002D73D4"/>
    <w:rsid w:val="002F02A3"/>
    <w:rsid w:val="002F4ABE"/>
    <w:rsid w:val="00300D20"/>
    <w:rsid w:val="003018BA"/>
    <w:rsid w:val="0030395F"/>
    <w:rsid w:val="00305C92"/>
    <w:rsid w:val="0030760C"/>
    <w:rsid w:val="003151C5"/>
    <w:rsid w:val="0033321A"/>
    <w:rsid w:val="003343CF"/>
    <w:rsid w:val="00335484"/>
    <w:rsid w:val="00346FE9"/>
    <w:rsid w:val="0034759A"/>
    <w:rsid w:val="003503F6"/>
    <w:rsid w:val="003530DD"/>
    <w:rsid w:val="00363F78"/>
    <w:rsid w:val="00386931"/>
    <w:rsid w:val="00396B9E"/>
    <w:rsid w:val="00397DB2"/>
    <w:rsid w:val="003A090B"/>
    <w:rsid w:val="003A0A5B"/>
    <w:rsid w:val="003A1176"/>
    <w:rsid w:val="003B448C"/>
    <w:rsid w:val="003C0BAE"/>
    <w:rsid w:val="003D18A9"/>
    <w:rsid w:val="003D23F8"/>
    <w:rsid w:val="003D6CE2"/>
    <w:rsid w:val="003E1941"/>
    <w:rsid w:val="003E2FE6"/>
    <w:rsid w:val="003E489D"/>
    <w:rsid w:val="003E49D5"/>
    <w:rsid w:val="003F205D"/>
    <w:rsid w:val="003F38C0"/>
    <w:rsid w:val="003F4633"/>
    <w:rsid w:val="00406C5A"/>
    <w:rsid w:val="00414E3C"/>
    <w:rsid w:val="0042244A"/>
    <w:rsid w:val="004237E4"/>
    <w:rsid w:val="0042745A"/>
    <w:rsid w:val="004305D6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780"/>
    <w:rsid w:val="004968E2"/>
    <w:rsid w:val="004A3EEA"/>
    <w:rsid w:val="004A4D1F"/>
    <w:rsid w:val="004C6787"/>
    <w:rsid w:val="004D13B8"/>
    <w:rsid w:val="004D1FB4"/>
    <w:rsid w:val="004D5282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4CA6"/>
    <w:rsid w:val="00552461"/>
    <w:rsid w:val="005635B1"/>
    <w:rsid w:val="00565A31"/>
    <w:rsid w:val="00565E89"/>
    <w:rsid w:val="0056696D"/>
    <w:rsid w:val="00570E20"/>
    <w:rsid w:val="0058641A"/>
    <w:rsid w:val="0059484D"/>
    <w:rsid w:val="0059702E"/>
    <w:rsid w:val="005A0855"/>
    <w:rsid w:val="005A133C"/>
    <w:rsid w:val="005A3196"/>
    <w:rsid w:val="005A6A40"/>
    <w:rsid w:val="005C080F"/>
    <w:rsid w:val="005C55E5"/>
    <w:rsid w:val="005C696A"/>
    <w:rsid w:val="005C7657"/>
    <w:rsid w:val="005E337A"/>
    <w:rsid w:val="005E6E85"/>
    <w:rsid w:val="005F31D2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D71DC"/>
    <w:rsid w:val="006E5D65"/>
    <w:rsid w:val="006F1282"/>
    <w:rsid w:val="006F1FBC"/>
    <w:rsid w:val="006F2AF8"/>
    <w:rsid w:val="006F31E2"/>
    <w:rsid w:val="00706544"/>
    <w:rsid w:val="007072BA"/>
    <w:rsid w:val="0071620A"/>
    <w:rsid w:val="007162D2"/>
    <w:rsid w:val="00724677"/>
    <w:rsid w:val="00725459"/>
    <w:rsid w:val="007256F5"/>
    <w:rsid w:val="007327BD"/>
    <w:rsid w:val="00734608"/>
    <w:rsid w:val="0073717E"/>
    <w:rsid w:val="00745302"/>
    <w:rsid w:val="007461D6"/>
    <w:rsid w:val="00746EC8"/>
    <w:rsid w:val="00763BF1"/>
    <w:rsid w:val="00766FD4"/>
    <w:rsid w:val="0078168C"/>
    <w:rsid w:val="00783F38"/>
    <w:rsid w:val="00787C2A"/>
    <w:rsid w:val="00790E27"/>
    <w:rsid w:val="00794BAB"/>
    <w:rsid w:val="007A3025"/>
    <w:rsid w:val="007A4022"/>
    <w:rsid w:val="007A6E6E"/>
    <w:rsid w:val="007C3299"/>
    <w:rsid w:val="007C3BCC"/>
    <w:rsid w:val="007C4546"/>
    <w:rsid w:val="007C6FA4"/>
    <w:rsid w:val="007D6E56"/>
    <w:rsid w:val="007F39E8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932FF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D50AC"/>
    <w:rsid w:val="008E64F4"/>
    <w:rsid w:val="008F12C9"/>
    <w:rsid w:val="008F6E29"/>
    <w:rsid w:val="009126D2"/>
    <w:rsid w:val="00916188"/>
    <w:rsid w:val="00923D7D"/>
    <w:rsid w:val="009309BC"/>
    <w:rsid w:val="009508DF"/>
    <w:rsid w:val="00950DAC"/>
    <w:rsid w:val="00954A07"/>
    <w:rsid w:val="009762C6"/>
    <w:rsid w:val="00997F14"/>
    <w:rsid w:val="009A78D9"/>
    <w:rsid w:val="009B1575"/>
    <w:rsid w:val="009B18D8"/>
    <w:rsid w:val="009C0FFC"/>
    <w:rsid w:val="009C3E31"/>
    <w:rsid w:val="009C54AE"/>
    <w:rsid w:val="009C59AC"/>
    <w:rsid w:val="009C788E"/>
    <w:rsid w:val="009D1B1B"/>
    <w:rsid w:val="009D1DBA"/>
    <w:rsid w:val="009D3F3B"/>
    <w:rsid w:val="009E0543"/>
    <w:rsid w:val="009E1531"/>
    <w:rsid w:val="009E32DA"/>
    <w:rsid w:val="009E3B41"/>
    <w:rsid w:val="009E3C82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6C7D"/>
    <w:rsid w:val="00A601C8"/>
    <w:rsid w:val="00A60799"/>
    <w:rsid w:val="00A64FC7"/>
    <w:rsid w:val="00A67744"/>
    <w:rsid w:val="00A811BB"/>
    <w:rsid w:val="00A84C85"/>
    <w:rsid w:val="00A97DE1"/>
    <w:rsid w:val="00AA5F0E"/>
    <w:rsid w:val="00AB053C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6142"/>
    <w:rsid w:val="00B135B1"/>
    <w:rsid w:val="00B13EBE"/>
    <w:rsid w:val="00B148BA"/>
    <w:rsid w:val="00B3130B"/>
    <w:rsid w:val="00B40ADB"/>
    <w:rsid w:val="00B43B77"/>
    <w:rsid w:val="00B43E80"/>
    <w:rsid w:val="00B55915"/>
    <w:rsid w:val="00B607DB"/>
    <w:rsid w:val="00B64B95"/>
    <w:rsid w:val="00B66529"/>
    <w:rsid w:val="00B6714B"/>
    <w:rsid w:val="00B75946"/>
    <w:rsid w:val="00B8056E"/>
    <w:rsid w:val="00B819C8"/>
    <w:rsid w:val="00B82308"/>
    <w:rsid w:val="00B837A2"/>
    <w:rsid w:val="00B90885"/>
    <w:rsid w:val="00B9587A"/>
    <w:rsid w:val="00B9746E"/>
    <w:rsid w:val="00BB520A"/>
    <w:rsid w:val="00BD1D9C"/>
    <w:rsid w:val="00BD3869"/>
    <w:rsid w:val="00BD66E9"/>
    <w:rsid w:val="00BD6FF4"/>
    <w:rsid w:val="00BF2C41"/>
    <w:rsid w:val="00C049B2"/>
    <w:rsid w:val="00C058B4"/>
    <w:rsid w:val="00C05F44"/>
    <w:rsid w:val="00C131B5"/>
    <w:rsid w:val="00C14C4F"/>
    <w:rsid w:val="00C16ABF"/>
    <w:rsid w:val="00C170AE"/>
    <w:rsid w:val="00C2018D"/>
    <w:rsid w:val="00C26CB7"/>
    <w:rsid w:val="00C324C1"/>
    <w:rsid w:val="00C36992"/>
    <w:rsid w:val="00C372E3"/>
    <w:rsid w:val="00C373B5"/>
    <w:rsid w:val="00C50F6B"/>
    <w:rsid w:val="00C56036"/>
    <w:rsid w:val="00C61DC5"/>
    <w:rsid w:val="00C67E92"/>
    <w:rsid w:val="00C70A26"/>
    <w:rsid w:val="00C766DF"/>
    <w:rsid w:val="00C82893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17C3C"/>
    <w:rsid w:val="00D20863"/>
    <w:rsid w:val="00D26B2C"/>
    <w:rsid w:val="00D32C52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0F9F"/>
    <w:rsid w:val="00DC6E20"/>
    <w:rsid w:val="00DE09C0"/>
    <w:rsid w:val="00DE43C3"/>
    <w:rsid w:val="00DE4A14"/>
    <w:rsid w:val="00DF320D"/>
    <w:rsid w:val="00DF70BC"/>
    <w:rsid w:val="00DF71C8"/>
    <w:rsid w:val="00E129B8"/>
    <w:rsid w:val="00E21E7D"/>
    <w:rsid w:val="00E22FBC"/>
    <w:rsid w:val="00E24BF5"/>
    <w:rsid w:val="00E25338"/>
    <w:rsid w:val="00E320B3"/>
    <w:rsid w:val="00E40119"/>
    <w:rsid w:val="00E457AE"/>
    <w:rsid w:val="00E51E44"/>
    <w:rsid w:val="00E55EE3"/>
    <w:rsid w:val="00E63348"/>
    <w:rsid w:val="00E742AA"/>
    <w:rsid w:val="00E7454D"/>
    <w:rsid w:val="00E75102"/>
    <w:rsid w:val="00E77E88"/>
    <w:rsid w:val="00E80636"/>
    <w:rsid w:val="00E8107D"/>
    <w:rsid w:val="00E85429"/>
    <w:rsid w:val="00E960BB"/>
    <w:rsid w:val="00EA2074"/>
    <w:rsid w:val="00EA477A"/>
    <w:rsid w:val="00EA4832"/>
    <w:rsid w:val="00EA4E9D"/>
    <w:rsid w:val="00EA5588"/>
    <w:rsid w:val="00EC4899"/>
    <w:rsid w:val="00ED03AB"/>
    <w:rsid w:val="00ED1085"/>
    <w:rsid w:val="00ED32D2"/>
    <w:rsid w:val="00ED334C"/>
    <w:rsid w:val="00EE0062"/>
    <w:rsid w:val="00EE32DE"/>
    <w:rsid w:val="00EE5457"/>
    <w:rsid w:val="00EF009B"/>
    <w:rsid w:val="00F070AB"/>
    <w:rsid w:val="00F17567"/>
    <w:rsid w:val="00F26BE3"/>
    <w:rsid w:val="00F27A7B"/>
    <w:rsid w:val="00F526AF"/>
    <w:rsid w:val="00F617C3"/>
    <w:rsid w:val="00F7066B"/>
    <w:rsid w:val="00F74639"/>
    <w:rsid w:val="00F81D8A"/>
    <w:rsid w:val="00F83B28"/>
    <w:rsid w:val="00F86EE9"/>
    <w:rsid w:val="00F877AB"/>
    <w:rsid w:val="00F9155C"/>
    <w:rsid w:val="00F974DA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3B33C07"/>
    <w:rsid w:val="05634FC2"/>
    <w:rsid w:val="05711193"/>
    <w:rsid w:val="08A91732"/>
    <w:rsid w:val="0CCC4E05"/>
    <w:rsid w:val="0D97735E"/>
    <w:rsid w:val="0FBBEEAF"/>
    <w:rsid w:val="15620CE2"/>
    <w:rsid w:val="15A9F0D3"/>
    <w:rsid w:val="16FDDD43"/>
    <w:rsid w:val="17E3AA26"/>
    <w:rsid w:val="18168A1E"/>
    <w:rsid w:val="197F7A87"/>
    <w:rsid w:val="1CF3B378"/>
    <w:rsid w:val="1D1C55EF"/>
    <w:rsid w:val="1D1CD281"/>
    <w:rsid w:val="1F67F092"/>
    <w:rsid w:val="216800B4"/>
    <w:rsid w:val="24113EF5"/>
    <w:rsid w:val="2703EEB1"/>
    <w:rsid w:val="2FEBDA37"/>
    <w:rsid w:val="316665BA"/>
    <w:rsid w:val="32D69D59"/>
    <w:rsid w:val="37A7B1ED"/>
    <w:rsid w:val="38746312"/>
    <w:rsid w:val="3C8558C9"/>
    <w:rsid w:val="3C8558C9"/>
    <w:rsid w:val="3D5E9EEA"/>
    <w:rsid w:val="432160C1"/>
    <w:rsid w:val="432FEA62"/>
    <w:rsid w:val="490844E0"/>
    <w:rsid w:val="4E414969"/>
    <w:rsid w:val="514911BD"/>
    <w:rsid w:val="51EC3F79"/>
    <w:rsid w:val="551D5B52"/>
    <w:rsid w:val="558EE429"/>
    <w:rsid w:val="57CF0352"/>
    <w:rsid w:val="5D92E2AA"/>
    <w:rsid w:val="5DE8106C"/>
    <w:rsid w:val="62543ED4"/>
    <w:rsid w:val="64A5B346"/>
    <w:rsid w:val="6BB85CC3"/>
    <w:rsid w:val="6C73FE33"/>
    <w:rsid w:val="717268CF"/>
    <w:rsid w:val="72100EE7"/>
    <w:rsid w:val="742FD9A1"/>
    <w:rsid w:val="767D8776"/>
    <w:rsid w:val="76F5F058"/>
    <w:rsid w:val="78E19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05C6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16F33-85D1-439C-852E-E4B6A3B0CD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2023-09-11T14:55:00.0000000Z</dcterms:created>
  <dcterms:modified xsi:type="dcterms:W3CDTF">2023-09-30T19:54:58.4190762Z</dcterms:modified>
</coreProperties>
</file>